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097723C"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bookmarkStart w:id="2" w:name="specNumber"/>
            <w:r w:rsidR="00B47DA5" w:rsidRPr="00C22C20">
              <w:rPr>
                <w:sz w:val="64"/>
              </w:rPr>
              <w:t>33</w:t>
            </w:r>
            <w:r w:rsidRPr="00C22C20">
              <w:rPr>
                <w:sz w:val="64"/>
              </w:rPr>
              <w:t>.</w:t>
            </w:r>
            <w:bookmarkEnd w:id="2"/>
            <w:r w:rsidR="00B47DA5" w:rsidRPr="00C22C20">
              <w:rPr>
                <w:sz w:val="64"/>
              </w:rPr>
              <w:t>884</w:t>
            </w:r>
            <w:r w:rsidRPr="00C22C20">
              <w:rPr>
                <w:sz w:val="64"/>
              </w:rPr>
              <w:t xml:space="preserve"> </w:t>
            </w:r>
            <w:r w:rsidRPr="00C22C20">
              <w:t>V</w:t>
            </w:r>
            <w:bookmarkStart w:id="3" w:name="specVersion"/>
            <w:r w:rsidR="008A21D0">
              <w:t>0.</w:t>
            </w:r>
            <w:r w:rsidR="00CE6809">
              <w:t>4</w:t>
            </w:r>
            <w:r w:rsidRPr="00C22C20">
              <w:t>.</w:t>
            </w:r>
            <w:bookmarkEnd w:id="3"/>
            <w:r w:rsidR="00B47DA5" w:rsidRPr="00C22C20">
              <w:t>0</w:t>
            </w:r>
            <w:r w:rsidRPr="00C22C20">
              <w:t xml:space="preserve"> </w:t>
            </w:r>
            <w:r w:rsidRPr="00C22C20">
              <w:rPr>
                <w:sz w:val="32"/>
              </w:rPr>
              <w:t>(</w:t>
            </w:r>
            <w:bookmarkStart w:id="4" w:name="issueDate"/>
            <w:r w:rsidR="00B47DA5" w:rsidRPr="00C22C20">
              <w:rPr>
                <w:sz w:val="32"/>
              </w:rPr>
              <w:t>202</w:t>
            </w:r>
            <w:r w:rsidR="00CE6809">
              <w:rPr>
                <w:sz w:val="32"/>
              </w:rPr>
              <w:t>3</w:t>
            </w:r>
            <w:r w:rsidRPr="00C22C20">
              <w:rPr>
                <w:sz w:val="32"/>
              </w:rPr>
              <w:t>-</w:t>
            </w:r>
            <w:bookmarkEnd w:id="4"/>
            <w:r w:rsidR="00CE6809">
              <w:rPr>
                <w:sz w:val="32"/>
              </w:rPr>
              <w:t>0</w:t>
            </w:r>
            <w:r w:rsidR="00B91BE6">
              <w:rPr>
                <w:sz w:val="32"/>
              </w:rPr>
              <w:t>1</w:t>
            </w:r>
            <w:r w:rsidRPr="00C22C20">
              <w:rPr>
                <w:sz w:val="32"/>
              </w:rPr>
              <w:t>)</w:t>
            </w:r>
          </w:p>
        </w:tc>
      </w:tr>
      <w:tr w:rsidR="004F0988" w14:paraId="0FFD4F19" w14:textId="77777777" w:rsidTr="005E4BB2">
        <w:trPr>
          <w:trHeight w:hRule="exact" w:val="1134"/>
        </w:trPr>
        <w:tc>
          <w:tcPr>
            <w:tcW w:w="10423" w:type="dxa"/>
            <w:gridSpan w:val="2"/>
            <w:shd w:val="clear" w:color="auto" w:fill="auto"/>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5" w:name="spectype2"/>
            <w:r w:rsidR="00D57972" w:rsidRPr="00C22C20">
              <w:t>Report</w:t>
            </w:r>
            <w:bookmarkEnd w:id="5"/>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6" w:name="specTitle"/>
            <w:r w:rsidR="00B47DA5" w:rsidRPr="00C22C20">
              <w:t>Services and System Aspects;</w:t>
            </w:r>
          </w:p>
          <w:p w14:paraId="07CD3B0C" w14:textId="77777777" w:rsidR="00D21834" w:rsidRDefault="00D21834" w:rsidP="00133525">
            <w:pPr>
              <w:pStyle w:val="ZT"/>
              <w:framePr w:wrap="auto" w:hAnchor="text" w:yAlign="inline"/>
            </w:pPr>
            <w:r>
              <w:t>Study on security of application enablement aspects for subscriber-aware northbound API access</w:t>
            </w:r>
            <w:bookmarkEnd w:id="6"/>
            <w:r w:rsidRPr="00C22C20">
              <w:t xml:space="preserve"> </w:t>
            </w:r>
          </w:p>
          <w:p w14:paraId="1D2A8F5E" w14:textId="75884508" w:rsidR="004F0988" w:rsidRPr="00C22C20" w:rsidRDefault="00B47DA5" w:rsidP="00133525">
            <w:pPr>
              <w:pStyle w:val="ZT"/>
              <w:framePr w:wrap="auto" w:hAnchor="text" w:yAlign="inline"/>
            </w:pPr>
            <w:r w:rsidRPr="00C22C20">
              <w:t>(FS_SNAAPPY)</w:t>
            </w:r>
          </w:p>
          <w:p w14:paraId="04CAC1E0" w14:textId="137F29A7" w:rsidR="004F0988" w:rsidRPr="00C22C20" w:rsidRDefault="004F0988" w:rsidP="00B47DA5">
            <w:pPr>
              <w:pStyle w:val="ZT"/>
              <w:framePr w:wrap="auto" w:hAnchor="text" w:yAlign="inline"/>
              <w:rPr>
                <w:i/>
                <w:sz w:val="28"/>
              </w:rPr>
            </w:pPr>
            <w:r w:rsidRPr="00C22C20">
              <w:t>(</w:t>
            </w:r>
            <w:r w:rsidRPr="00C22C20">
              <w:rPr>
                <w:rStyle w:val="ZGSM"/>
              </w:rPr>
              <w:t xml:space="preserve">Release </w:t>
            </w:r>
            <w:bookmarkStart w:id="7" w:name="specRelease"/>
            <w:r w:rsidRPr="00C22C20">
              <w:rPr>
                <w:rStyle w:val="ZGSM"/>
              </w:rPr>
              <w:t>1</w:t>
            </w:r>
            <w:r w:rsidR="00D82E6F" w:rsidRPr="00C22C20">
              <w:rPr>
                <w:rStyle w:val="ZGSM"/>
              </w:rPr>
              <w:t>8</w:t>
            </w:r>
            <w:bookmarkEnd w:id="7"/>
            <w:r w:rsidRPr="00C22C2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C6BAD17" w:rsidR="00D82E6F" w:rsidRDefault="00B25F50" w:rsidP="00D82E6F">
            <w:pPr>
              <w:rPr>
                <w:i/>
              </w:rPr>
            </w:pPr>
            <w:r>
              <w:rPr>
                <w:i/>
                <w:noProof/>
                <w:lang w:val="de-DE" w:eastAsia="zh-CN"/>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F251C0" w:rsidR="00D82E6F" w:rsidRDefault="00B25F50" w:rsidP="00D82E6F">
            <w:pPr>
              <w:jc w:val="right"/>
            </w:pPr>
            <w:r>
              <w:rPr>
                <w:noProof/>
                <w:lang w:val="de-DE" w:eastAsia="zh-CN"/>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C83825">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548C32A" w14:textId="3BBC1AB0" w:rsidR="00EA6E4A" w:rsidRPr="00CF7A4B" w:rsidRDefault="004D3578">
      <w:pPr>
        <w:pStyle w:val="Verzeichnis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EA6E4A">
        <w:rPr>
          <w:noProof/>
        </w:rPr>
        <w:t>Foreword</w:t>
      </w:r>
      <w:r w:rsidR="00EA6E4A">
        <w:rPr>
          <w:noProof/>
        </w:rPr>
        <w:tab/>
      </w:r>
      <w:r w:rsidR="00EA6E4A">
        <w:rPr>
          <w:noProof/>
        </w:rPr>
        <w:fldChar w:fldCharType="begin"/>
      </w:r>
      <w:r w:rsidR="00EA6E4A">
        <w:rPr>
          <w:noProof/>
        </w:rPr>
        <w:instrText xml:space="preserve"> PAGEREF _Toc125363441 \h </w:instrText>
      </w:r>
      <w:r w:rsidR="00EA6E4A">
        <w:rPr>
          <w:noProof/>
        </w:rPr>
      </w:r>
      <w:r w:rsidR="00EA6E4A">
        <w:rPr>
          <w:noProof/>
        </w:rPr>
        <w:fldChar w:fldCharType="separate"/>
      </w:r>
      <w:r w:rsidR="00EA6E4A">
        <w:rPr>
          <w:noProof/>
        </w:rPr>
        <w:t>5</w:t>
      </w:r>
      <w:r w:rsidR="00EA6E4A">
        <w:rPr>
          <w:noProof/>
        </w:rPr>
        <w:fldChar w:fldCharType="end"/>
      </w:r>
    </w:p>
    <w:p w14:paraId="2373EFA9" w14:textId="13945035" w:rsidR="00EA6E4A" w:rsidRPr="00CF7A4B" w:rsidRDefault="00EA6E4A">
      <w:pPr>
        <w:pStyle w:val="Verzeichnis1"/>
        <w:rPr>
          <w:rFonts w:asciiTheme="minorHAnsi" w:eastAsiaTheme="minorEastAsia" w:hAnsiTheme="minorHAnsi" w:cstheme="minorBidi"/>
          <w:noProof/>
          <w:szCs w:val="22"/>
          <w:lang w:val="en-US" w:eastAsia="zh-CN"/>
        </w:rPr>
      </w:pPr>
      <w:r>
        <w:rPr>
          <w:noProof/>
        </w:rPr>
        <w:t>1</w:t>
      </w:r>
      <w:r w:rsidRPr="00CF7A4B">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_Toc125363442 \h </w:instrText>
      </w:r>
      <w:r>
        <w:rPr>
          <w:noProof/>
        </w:rPr>
      </w:r>
      <w:r>
        <w:rPr>
          <w:noProof/>
        </w:rPr>
        <w:fldChar w:fldCharType="separate"/>
      </w:r>
      <w:r>
        <w:rPr>
          <w:noProof/>
        </w:rPr>
        <w:t>7</w:t>
      </w:r>
      <w:r>
        <w:rPr>
          <w:noProof/>
        </w:rPr>
        <w:fldChar w:fldCharType="end"/>
      </w:r>
    </w:p>
    <w:p w14:paraId="31BDF239" w14:textId="7BE00502" w:rsidR="00EA6E4A" w:rsidRPr="00CF7A4B" w:rsidRDefault="00EA6E4A">
      <w:pPr>
        <w:pStyle w:val="Verzeichnis1"/>
        <w:rPr>
          <w:rFonts w:asciiTheme="minorHAnsi" w:eastAsiaTheme="minorEastAsia" w:hAnsiTheme="minorHAnsi" w:cstheme="minorBidi"/>
          <w:noProof/>
          <w:szCs w:val="22"/>
          <w:lang w:val="en-US" w:eastAsia="zh-CN"/>
        </w:rPr>
      </w:pPr>
      <w:r>
        <w:rPr>
          <w:noProof/>
        </w:rPr>
        <w:t>2</w:t>
      </w:r>
      <w:r w:rsidRPr="00CF7A4B">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_Toc125363443 \h </w:instrText>
      </w:r>
      <w:r>
        <w:rPr>
          <w:noProof/>
        </w:rPr>
      </w:r>
      <w:r>
        <w:rPr>
          <w:noProof/>
        </w:rPr>
        <w:fldChar w:fldCharType="separate"/>
      </w:r>
      <w:r>
        <w:rPr>
          <w:noProof/>
        </w:rPr>
        <w:t>7</w:t>
      </w:r>
      <w:r>
        <w:rPr>
          <w:noProof/>
        </w:rPr>
        <w:fldChar w:fldCharType="end"/>
      </w:r>
    </w:p>
    <w:p w14:paraId="5F0247A7" w14:textId="39CD3143" w:rsidR="00EA6E4A" w:rsidRPr="00CF7A4B" w:rsidRDefault="00EA6E4A">
      <w:pPr>
        <w:pStyle w:val="Verzeichnis1"/>
        <w:rPr>
          <w:rFonts w:asciiTheme="minorHAnsi" w:eastAsiaTheme="minorEastAsia" w:hAnsiTheme="minorHAnsi" w:cstheme="minorBidi"/>
          <w:noProof/>
          <w:szCs w:val="22"/>
          <w:lang w:val="en-US" w:eastAsia="zh-CN"/>
        </w:rPr>
      </w:pPr>
      <w:r>
        <w:rPr>
          <w:noProof/>
        </w:rPr>
        <w:t>3</w:t>
      </w:r>
      <w:r w:rsidRPr="00CF7A4B">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_Toc125363444 \h </w:instrText>
      </w:r>
      <w:r>
        <w:rPr>
          <w:noProof/>
        </w:rPr>
      </w:r>
      <w:r>
        <w:rPr>
          <w:noProof/>
        </w:rPr>
        <w:fldChar w:fldCharType="separate"/>
      </w:r>
      <w:r>
        <w:rPr>
          <w:noProof/>
        </w:rPr>
        <w:t>8</w:t>
      </w:r>
      <w:r>
        <w:rPr>
          <w:noProof/>
        </w:rPr>
        <w:fldChar w:fldCharType="end"/>
      </w:r>
    </w:p>
    <w:p w14:paraId="7583AE6D" w14:textId="4CD0E384"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3.1</w:t>
      </w:r>
      <w:r w:rsidRPr="00CF7A4B">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_Toc125363445 \h </w:instrText>
      </w:r>
      <w:r>
        <w:rPr>
          <w:noProof/>
        </w:rPr>
      </w:r>
      <w:r>
        <w:rPr>
          <w:noProof/>
        </w:rPr>
        <w:fldChar w:fldCharType="separate"/>
      </w:r>
      <w:r>
        <w:rPr>
          <w:noProof/>
        </w:rPr>
        <w:t>8</w:t>
      </w:r>
      <w:r>
        <w:rPr>
          <w:noProof/>
        </w:rPr>
        <w:fldChar w:fldCharType="end"/>
      </w:r>
    </w:p>
    <w:p w14:paraId="57C786DB" w14:textId="2F83A7E1"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3.2</w:t>
      </w:r>
      <w:r w:rsidRPr="00CF7A4B">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_Toc125363446 \h </w:instrText>
      </w:r>
      <w:r>
        <w:rPr>
          <w:noProof/>
        </w:rPr>
      </w:r>
      <w:r>
        <w:rPr>
          <w:noProof/>
        </w:rPr>
        <w:fldChar w:fldCharType="separate"/>
      </w:r>
      <w:r>
        <w:rPr>
          <w:noProof/>
        </w:rPr>
        <w:t>8</w:t>
      </w:r>
      <w:r>
        <w:rPr>
          <w:noProof/>
        </w:rPr>
        <w:fldChar w:fldCharType="end"/>
      </w:r>
    </w:p>
    <w:p w14:paraId="1C8D51C2" w14:textId="13B68B11"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3.3</w:t>
      </w:r>
      <w:r w:rsidRPr="00CF7A4B">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_Toc125363447 \h </w:instrText>
      </w:r>
      <w:r>
        <w:rPr>
          <w:noProof/>
        </w:rPr>
      </w:r>
      <w:r>
        <w:rPr>
          <w:noProof/>
        </w:rPr>
        <w:fldChar w:fldCharType="separate"/>
      </w:r>
      <w:r>
        <w:rPr>
          <w:noProof/>
        </w:rPr>
        <w:t>8</w:t>
      </w:r>
      <w:r>
        <w:rPr>
          <w:noProof/>
        </w:rPr>
        <w:fldChar w:fldCharType="end"/>
      </w:r>
    </w:p>
    <w:p w14:paraId="74863CEA" w14:textId="7466C7D6" w:rsidR="00EA6E4A" w:rsidRPr="00CF7A4B" w:rsidRDefault="00EA6E4A">
      <w:pPr>
        <w:pStyle w:val="Verzeichnis1"/>
        <w:rPr>
          <w:rFonts w:asciiTheme="minorHAnsi" w:eastAsiaTheme="minorEastAsia" w:hAnsiTheme="minorHAnsi" w:cstheme="minorBidi"/>
          <w:noProof/>
          <w:szCs w:val="22"/>
          <w:lang w:val="en-US" w:eastAsia="zh-CN"/>
        </w:rPr>
      </w:pPr>
      <w:r>
        <w:rPr>
          <w:noProof/>
        </w:rPr>
        <w:t>4</w:t>
      </w:r>
      <w:r w:rsidRPr="00CF7A4B">
        <w:rPr>
          <w:rFonts w:asciiTheme="minorHAnsi" w:eastAsiaTheme="minorEastAsia" w:hAnsiTheme="minorHAnsi" w:cstheme="minorBidi"/>
          <w:noProof/>
          <w:szCs w:val="22"/>
          <w:lang w:val="en-US" w:eastAsia="zh-CN"/>
        </w:rPr>
        <w:tab/>
      </w:r>
      <w:r>
        <w:rPr>
          <w:noProof/>
        </w:rPr>
        <w:t>Assumptions</w:t>
      </w:r>
      <w:r>
        <w:rPr>
          <w:noProof/>
        </w:rPr>
        <w:tab/>
      </w:r>
      <w:r>
        <w:rPr>
          <w:noProof/>
        </w:rPr>
        <w:fldChar w:fldCharType="begin"/>
      </w:r>
      <w:r>
        <w:rPr>
          <w:noProof/>
        </w:rPr>
        <w:instrText xml:space="preserve"> PAGEREF _Toc125363448 \h </w:instrText>
      </w:r>
      <w:r>
        <w:rPr>
          <w:noProof/>
        </w:rPr>
      </w:r>
      <w:r>
        <w:rPr>
          <w:noProof/>
        </w:rPr>
        <w:fldChar w:fldCharType="separate"/>
      </w:r>
      <w:r>
        <w:rPr>
          <w:noProof/>
        </w:rPr>
        <w:t>8</w:t>
      </w:r>
      <w:r>
        <w:rPr>
          <w:noProof/>
        </w:rPr>
        <w:fldChar w:fldCharType="end"/>
      </w:r>
    </w:p>
    <w:p w14:paraId="5CDBDB1C" w14:textId="62210DC8"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4.1</w:t>
      </w:r>
      <w:r w:rsidRPr="00CF7A4B">
        <w:rPr>
          <w:rFonts w:asciiTheme="minorHAnsi" w:eastAsiaTheme="minorEastAsia" w:hAnsiTheme="minorHAnsi" w:cstheme="minorBidi"/>
          <w:noProof/>
          <w:sz w:val="22"/>
          <w:szCs w:val="22"/>
          <w:lang w:val="en-US" w:eastAsia="zh-CN"/>
        </w:rPr>
        <w:tab/>
      </w:r>
      <w:r>
        <w:rPr>
          <w:noProof/>
        </w:rPr>
        <w:t>Architectural assumptions</w:t>
      </w:r>
      <w:r>
        <w:rPr>
          <w:noProof/>
        </w:rPr>
        <w:tab/>
      </w:r>
      <w:r>
        <w:rPr>
          <w:noProof/>
        </w:rPr>
        <w:fldChar w:fldCharType="begin"/>
      </w:r>
      <w:r>
        <w:rPr>
          <w:noProof/>
        </w:rPr>
        <w:instrText xml:space="preserve"> PAGEREF _Toc125363449 \h </w:instrText>
      </w:r>
      <w:r>
        <w:rPr>
          <w:noProof/>
        </w:rPr>
      </w:r>
      <w:r>
        <w:rPr>
          <w:noProof/>
        </w:rPr>
        <w:fldChar w:fldCharType="separate"/>
      </w:r>
      <w:r>
        <w:rPr>
          <w:noProof/>
        </w:rPr>
        <w:t>8</w:t>
      </w:r>
      <w:r>
        <w:rPr>
          <w:noProof/>
        </w:rPr>
        <w:fldChar w:fldCharType="end"/>
      </w:r>
    </w:p>
    <w:p w14:paraId="7971B5FB" w14:textId="79E1EB71" w:rsidR="00EA6E4A" w:rsidRPr="00CF7A4B" w:rsidRDefault="00EA6E4A">
      <w:pPr>
        <w:pStyle w:val="Verzeichnis1"/>
        <w:rPr>
          <w:rFonts w:asciiTheme="minorHAnsi" w:eastAsiaTheme="minorEastAsia" w:hAnsiTheme="minorHAnsi" w:cstheme="minorBidi"/>
          <w:noProof/>
          <w:szCs w:val="22"/>
          <w:lang w:val="en-US" w:eastAsia="zh-CN"/>
        </w:rPr>
      </w:pPr>
      <w:r>
        <w:rPr>
          <w:noProof/>
        </w:rPr>
        <w:t>5</w:t>
      </w:r>
      <w:r w:rsidRPr="00CF7A4B">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_Toc125363450 \h </w:instrText>
      </w:r>
      <w:r>
        <w:rPr>
          <w:noProof/>
        </w:rPr>
      </w:r>
      <w:r>
        <w:rPr>
          <w:noProof/>
        </w:rPr>
        <w:fldChar w:fldCharType="separate"/>
      </w:r>
      <w:r>
        <w:rPr>
          <w:noProof/>
        </w:rPr>
        <w:t>9</w:t>
      </w:r>
      <w:r>
        <w:rPr>
          <w:noProof/>
        </w:rPr>
        <w:fldChar w:fldCharType="end"/>
      </w:r>
    </w:p>
    <w:p w14:paraId="1A5F6535" w14:textId="25FD37EC"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5.1</w:t>
      </w:r>
      <w:r w:rsidRPr="00CF7A4B">
        <w:rPr>
          <w:rFonts w:asciiTheme="minorHAnsi" w:eastAsiaTheme="minorEastAsia" w:hAnsiTheme="minorHAnsi" w:cstheme="minorBidi"/>
          <w:noProof/>
          <w:sz w:val="22"/>
          <w:szCs w:val="22"/>
          <w:lang w:val="en-US" w:eastAsia="zh-CN"/>
        </w:rPr>
        <w:tab/>
      </w:r>
      <w:r>
        <w:rPr>
          <w:noProof/>
        </w:rPr>
        <w:t>Key issue #1: Checking authentication and authorization of invoker</w:t>
      </w:r>
      <w:r>
        <w:rPr>
          <w:noProof/>
        </w:rPr>
        <w:tab/>
      </w:r>
      <w:r>
        <w:rPr>
          <w:noProof/>
        </w:rPr>
        <w:fldChar w:fldCharType="begin"/>
      </w:r>
      <w:r>
        <w:rPr>
          <w:noProof/>
        </w:rPr>
        <w:instrText xml:space="preserve"> PAGEREF _Toc125363451 \h </w:instrText>
      </w:r>
      <w:r>
        <w:rPr>
          <w:noProof/>
        </w:rPr>
      </w:r>
      <w:r>
        <w:rPr>
          <w:noProof/>
        </w:rPr>
        <w:fldChar w:fldCharType="separate"/>
      </w:r>
      <w:r>
        <w:rPr>
          <w:noProof/>
        </w:rPr>
        <w:t>9</w:t>
      </w:r>
      <w:r>
        <w:rPr>
          <w:noProof/>
        </w:rPr>
        <w:fldChar w:fldCharType="end"/>
      </w:r>
    </w:p>
    <w:p w14:paraId="58BA6204" w14:textId="71D36D78"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5.1.1</w:t>
      </w:r>
      <w:r w:rsidRPr="00CF7A4B">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_Toc125363452 \h </w:instrText>
      </w:r>
      <w:r>
        <w:rPr>
          <w:noProof/>
        </w:rPr>
      </w:r>
      <w:r>
        <w:rPr>
          <w:noProof/>
        </w:rPr>
        <w:fldChar w:fldCharType="separate"/>
      </w:r>
      <w:r>
        <w:rPr>
          <w:noProof/>
        </w:rPr>
        <w:t>9</w:t>
      </w:r>
      <w:r>
        <w:rPr>
          <w:noProof/>
        </w:rPr>
        <w:fldChar w:fldCharType="end"/>
      </w:r>
    </w:p>
    <w:p w14:paraId="014F2366" w14:textId="06319E22"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5.1.3</w:t>
      </w:r>
      <w:r w:rsidRPr="00CF7A4B">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_Toc125363453 \h </w:instrText>
      </w:r>
      <w:r>
        <w:rPr>
          <w:noProof/>
        </w:rPr>
      </w:r>
      <w:r>
        <w:rPr>
          <w:noProof/>
        </w:rPr>
        <w:fldChar w:fldCharType="separate"/>
      </w:r>
      <w:r>
        <w:rPr>
          <w:noProof/>
        </w:rPr>
        <w:t>9</w:t>
      </w:r>
      <w:r>
        <w:rPr>
          <w:noProof/>
        </w:rPr>
        <w:fldChar w:fldCharType="end"/>
      </w:r>
    </w:p>
    <w:p w14:paraId="540DC1C4" w14:textId="5AF4A962"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5.2</w:t>
      </w:r>
      <w:r w:rsidRPr="00CF7A4B">
        <w:rPr>
          <w:rFonts w:asciiTheme="minorHAnsi" w:eastAsiaTheme="minorEastAsia" w:hAnsiTheme="minorHAnsi" w:cstheme="minorBidi"/>
          <w:noProof/>
          <w:sz w:val="22"/>
          <w:szCs w:val="22"/>
          <w:lang w:val="en-US" w:eastAsia="zh-CN"/>
        </w:rPr>
        <w:tab/>
      </w:r>
      <w:r>
        <w:rPr>
          <w:noProof/>
        </w:rPr>
        <w:t>Key Issue #2: Checking authorization before allowing access</w:t>
      </w:r>
      <w:r>
        <w:rPr>
          <w:noProof/>
        </w:rPr>
        <w:tab/>
      </w:r>
      <w:r>
        <w:rPr>
          <w:noProof/>
        </w:rPr>
        <w:fldChar w:fldCharType="begin"/>
      </w:r>
      <w:r>
        <w:rPr>
          <w:noProof/>
        </w:rPr>
        <w:instrText xml:space="preserve"> PAGEREF _Toc125363454 \h </w:instrText>
      </w:r>
      <w:r>
        <w:rPr>
          <w:noProof/>
        </w:rPr>
      </w:r>
      <w:r>
        <w:rPr>
          <w:noProof/>
        </w:rPr>
        <w:fldChar w:fldCharType="separate"/>
      </w:r>
      <w:r>
        <w:rPr>
          <w:noProof/>
        </w:rPr>
        <w:t>9</w:t>
      </w:r>
      <w:r>
        <w:rPr>
          <w:noProof/>
        </w:rPr>
        <w:fldChar w:fldCharType="end"/>
      </w:r>
    </w:p>
    <w:p w14:paraId="2ECF6182" w14:textId="2DCB6AC2"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5.2.1</w:t>
      </w:r>
      <w:r w:rsidRPr="00CF7A4B">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_Toc125363455 \h </w:instrText>
      </w:r>
      <w:r>
        <w:rPr>
          <w:noProof/>
        </w:rPr>
      </w:r>
      <w:r>
        <w:rPr>
          <w:noProof/>
        </w:rPr>
        <w:fldChar w:fldCharType="separate"/>
      </w:r>
      <w:r>
        <w:rPr>
          <w:noProof/>
        </w:rPr>
        <w:t>9</w:t>
      </w:r>
      <w:r>
        <w:rPr>
          <w:noProof/>
        </w:rPr>
        <w:fldChar w:fldCharType="end"/>
      </w:r>
    </w:p>
    <w:p w14:paraId="64DC8D58" w14:textId="36BF3546"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5.2.3</w:t>
      </w:r>
      <w:r w:rsidRPr="00CF7A4B">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_Toc125363456 \h </w:instrText>
      </w:r>
      <w:r>
        <w:rPr>
          <w:noProof/>
        </w:rPr>
      </w:r>
      <w:r>
        <w:rPr>
          <w:noProof/>
        </w:rPr>
        <w:fldChar w:fldCharType="separate"/>
      </w:r>
      <w:r>
        <w:rPr>
          <w:noProof/>
        </w:rPr>
        <w:t>9</w:t>
      </w:r>
      <w:r>
        <w:rPr>
          <w:noProof/>
        </w:rPr>
        <w:fldChar w:fldCharType="end"/>
      </w:r>
    </w:p>
    <w:p w14:paraId="7C274FFE" w14:textId="72602B7F"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5.</w:t>
      </w:r>
      <w:r w:rsidRPr="00D636BA">
        <w:rPr>
          <w:noProof/>
          <w:highlight w:val="yellow"/>
        </w:rPr>
        <w:t>X</w:t>
      </w:r>
      <w:r w:rsidRPr="00CF7A4B">
        <w:rPr>
          <w:rFonts w:asciiTheme="minorHAnsi" w:eastAsiaTheme="minorEastAsia" w:hAnsiTheme="minorHAnsi" w:cstheme="minorBidi"/>
          <w:noProof/>
          <w:sz w:val="22"/>
          <w:szCs w:val="22"/>
          <w:lang w:val="en-US" w:eastAsia="zh-CN"/>
        </w:rPr>
        <w:tab/>
      </w:r>
      <w:r>
        <w:rPr>
          <w:noProof/>
        </w:rPr>
        <w:t>Key issue #</w:t>
      </w:r>
      <w:r w:rsidRPr="00D636BA">
        <w:rPr>
          <w:noProof/>
          <w:highlight w:val="yellow"/>
        </w:rPr>
        <w:t>X</w:t>
      </w:r>
      <w:r>
        <w:rPr>
          <w:noProof/>
        </w:rPr>
        <w:t>: &lt;Title&gt;</w:t>
      </w:r>
      <w:r>
        <w:rPr>
          <w:noProof/>
        </w:rPr>
        <w:tab/>
      </w:r>
      <w:r>
        <w:rPr>
          <w:noProof/>
        </w:rPr>
        <w:fldChar w:fldCharType="begin"/>
      </w:r>
      <w:r>
        <w:rPr>
          <w:noProof/>
        </w:rPr>
        <w:instrText xml:space="preserve"> PAGEREF _Toc125363457 \h </w:instrText>
      </w:r>
      <w:r>
        <w:rPr>
          <w:noProof/>
        </w:rPr>
      </w:r>
      <w:r>
        <w:rPr>
          <w:noProof/>
        </w:rPr>
        <w:fldChar w:fldCharType="separate"/>
      </w:r>
      <w:r>
        <w:rPr>
          <w:noProof/>
        </w:rPr>
        <w:t>10</w:t>
      </w:r>
      <w:r>
        <w:rPr>
          <w:noProof/>
        </w:rPr>
        <w:fldChar w:fldCharType="end"/>
      </w:r>
    </w:p>
    <w:p w14:paraId="0B34BA1D" w14:textId="5F915356"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5.</w:t>
      </w:r>
      <w:r w:rsidRPr="00D636BA">
        <w:rPr>
          <w:noProof/>
          <w:highlight w:val="yellow"/>
        </w:rPr>
        <w:t>X</w:t>
      </w:r>
      <w:r>
        <w:rPr>
          <w:noProof/>
        </w:rPr>
        <w:t>.1</w:t>
      </w:r>
      <w:r w:rsidRPr="00CF7A4B">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_Toc125363458 \h </w:instrText>
      </w:r>
      <w:r>
        <w:rPr>
          <w:noProof/>
        </w:rPr>
      </w:r>
      <w:r>
        <w:rPr>
          <w:noProof/>
        </w:rPr>
        <w:fldChar w:fldCharType="separate"/>
      </w:r>
      <w:r>
        <w:rPr>
          <w:noProof/>
        </w:rPr>
        <w:t>10</w:t>
      </w:r>
      <w:r>
        <w:rPr>
          <w:noProof/>
        </w:rPr>
        <w:fldChar w:fldCharType="end"/>
      </w:r>
    </w:p>
    <w:p w14:paraId="00D4A150" w14:textId="7A777E41"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5.</w:t>
      </w:r>
      <w:r w:rsidRPr="00D636BA">
        <w:rPr>
          <w:noProof/>
          <w:highlight w:val="yellow"/>
        </w:rPr>
        <w:t>X</w:t>
      </w:r>
      <w:r>
        <w:rPr>
          <w:noProof/>
        </w:rPr>
        <w:t>.2</w:t>
      </w:r>
      <w:r w:rsidRPr="00CF7A4B">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_Toc125363459 \h </w:instrText>
      </w:r>
      <w:r>
        <w:rPr>
          <w:noProof/>
        </w:rPr>
      </w:r>
      <w:r>
        <w:rPr>
          <w:noProof/>
        </w:rPr>
        <w:fldChar w:fldCharType="separate"/>
      </w:r>
      <w:r>
        <w:rPr>
          <w:noProof/>
        </w:rPr>
        <w:t>10</w:t>
      </w:r>
      <w:r>
        <w:rPr>
          <w:noProof/>
        </w:rPr>
        <w:fldChar w:fldCharType="end"/>
      </w:r>
    </w:p>
    <w:p w14:paraId="783D2511" w14:textId="377D1F40"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5.</w:t>
      </w:r>
      <w:r w:rsidRPr="00D636BA">
        <w:rPr>
          <w:noProof/>
          <w:highlight w:val="yellow"/>
        </w:rPr>
        <w:t>X</w:t>
      </w:r>
      <w:r>
        <w:rPr>
          <w:noProof/>
        </w:rPr>
        <w:t>.3</w:t>
      </w:r>
      <w:r w:rsidRPr="00CF7A4B">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_Toc125363460 \h </w:instrText>
      </w:r>
      <w:r>
        <w:rPr>
          <w:noProof/>
        </w:rPr>
      </w:r>
      <w:r>
        <w:rPr>
          <w:noProof/>
        </w:rPr>
        <w:fldChar w:fldCharType="separate"/>
      </w:r>
      <w:r>
        <w:rPr>
          <w:noProof/>
        </w:rPr>
        <w:t>10</w:t>
      </w:r>
      <w:r>
        <w:rPr>
          <w:noProof/>
        </w:rPr>
        <w:fldChar w:fldCharType="end"/>
      </w:r>
    </w:p>
    <w:p w14:paraId="5CC4076B" w14:textId="09BF90ED" w:rsidR="00EA6E4A" w:rsidRPr="00CF7A4B" w:rsidRDefault="00EA6E4A">
      <w:pPr>
        <w:pStyle w:val="Verzeichnis1"/>
        <w:rPr>
          <w:rFonts w:asciiTheme="minorHAnsi" w:eastAsiaTheme="minorEastAsia" w:hAnsiTheme="minorHAnsi" w:cstheme="minorBidi"/>
          <w:noProof/>
          <w:szCs w:val="22"/>
          <w:lang w:val="en-US" w:eastAsia="zh-CN"/>
        </w:rPr>
      </w:pPr>
      <w:r>
        <w:rPr>
          <w:noProof/>
        </w:rPr>
        <w:t>6</w:t>
      </w:r>
      <w:r w:rsidRPr="00CF7A4B">
        <w:rPr>
          <w:rFonts w:asciiTheme="minorHAnsi" w:eastAsiaTheme="minorEastAsia" w:hAnsiTheme="minorHAnsi" w:cstheme="minorBidi"/>
          <w:noProof/>
          <w:szCs w:val="22"/>
          <w:lang w:val="en-US" w:eastAsia="zh-CN"/>
        </w:rPr>
        <w:tab/>
      </w:r>
      <w:r>
        <w:rPr>
          <w:noProof/>
        </w:rPr>
        <w:t>Proposed solutions</w:t>
      </w:r>
      <w:r>
        <w:rPr>
          <w:noProof/>
        </w:rPr>
        <w:tab/>
      </w:r>
      <w:r>
        <w:rPr>
          <w:noProof/>
        </w:rPr>
        <w:fldChar w:fldCharType="begin"/>
      </w:r>
      <w:r>
        <w:rPr>
          <w:noProof/>
        </w:rPr>
        <w:instrText xml:space="preserve"> PAGEREF _Toc125363461 \h </w:instrText>
      </w:r>
      <w:r>
        <w:rPr>
          <w:noProof/>
        </w:rPr>
      </w:r>
      <w:r>
        <w:rPr>
          <w:noProof/>
        </w:rPr>
        <w:fldChar w:fldCharType="separate"/>
      </w:r>
      <w:r>
        <w:rPr>
          <w:noProof/>
        </w:rPr>
        <w:t>10</w:t>
      </w:r>
      <w:r>
        <w:rPr>
          <w:noProof/>
        </w:rPr>
        <w:fldChar w:fldCharType="end"/>
      </w:r>
    </w:p>
    <w:p w14:paraId="675D7E31" w14:textId="5065F03C" w:rsidR="00EA6E4A" w:rsidRPr="00CF7A4B" w:rsidRDefault="00EA6E4A">
      <w:pPr>
        <w:pStyle w:val="Verzeichnis2"/>
        <w:rPr>
          <w:rFonts w:asciiTheme="minorHAnsi" w:eastAsiaTheme="minorEastAsia" w:hAnsiTheme="minorHAnsi" w:cstheme="minorBidi"/>
          <w:noProof/>
          <w:sz w:val="22"/>
          <w:szCs w:val="22"/>
          <w:lang w:val="en-US" w:eastAsia="zh-CN"/>
        </w:rPr>
      </w:pPr>
      <w:r w:rsidRPr="00D636BA">
        <w:rPr>
          <w:rFonts w:eastAsia="SimSun"/>
          <w:noProof/>
        </w:rPr>
        <w:t>6.0</w:t>
      </w:r>
      <w:r w:rsidRPr="00CF7A4B">
        <w:rPr>
          <w:rFonts w:asciiTheme="minorHAnsi" w:eastAsiaTheme="minorEastAsia" w:hAnsiTheme="minorHAnsi" w:cstheme="minorBidi"/>
          <w:noProof/>
          <w:sz w:val="22"/>
          <w:szCs w:val="22"/>
          <w:lang w:val="en-US" w:eastAsia="zh-CN"/>
        </w:rPr>
        <w:tab/>
      </w:r>
      <w:r w:rsidRPr="00D636BA">
        <w:rPr>
          <w:rFonts w:eastAsia="SimSun"/>
          <w:noProof/>
        </w:rPr>
        <w:t>Mapping of solutions to key issues</w:t>
      </w:r>
      <w:r>
        <w:rPr>
          <w:noProof/>
        </w:rPr>
        <w:tab/>
      </w:r>
      <w:r>
        <w:rPr>
          <w:noProof/>
        </w:rPr>
        <w:fldChar w:fldCharType="begin"/>
      </w:r>
      <w:r>
        <w:rPr>
          <w:noProof/>
        </w:rPr>
        <w:instrText xml:space="preserve"> PAGEREF _Toc125363462 \h </w:instrText>
      </w:r>
      <w:r>
        <w:rPr>
          <w:noProof/>
        </w:rPr>
      </w:r>
      <w:r>
        <w:rPr>
          <w:noProof/>
        </w:rPr>
        <w:fldChar w:fldCharType="separate"/>
      </w:r>
      <w:r>
        <w:rPr>
          <w:noProof/>
        </w:rPr>
        <w:t>10</w:t>
      </w:r>
      <w:r>
        <w:rPr>
          <w:noProof/>
        </w:rPr>
        <w:fldChar w:fldCharType="end"/>
      </w:r>
    </w:p>
    <w:p w14:paraId="08BF1457" w14:textId="03F32F97"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6.1</w:t>
      </w:r>
      <w:r w:rsidRPr="00CF7A4B">
        <w:rPr>
          <w:rFonts w:asciiTheme="minorHAnsi" w:eastAsiaTheme="minorEastAsia" w:hAnsiTheme="minorHAnsi" w:cstheme="minorBidi"/>
          <w:noProof/>
          <w:sz w:val="22"/>
          <w:szCs w:val="22"/>
          <w:lang w:val="en-US" w:eastAsia="zh-CN"/>
        </w:rPr>
        <w:tab/>
      </w:r>
      <w:r>
        <w:rPr>
          <w:noProof/>
        </w:rPr>
        <w:t>Solution #1: Resource Owner Authorization in API Invocation using OAuth Token</w:t>
      </w:r>
      <w:r>
        <w:rPr>
          <w:noProof/>
        </w:rPr>
        <w:tab/>
      </w:r>
      <w:r>
        <w:rPr>
          <w:noProof/>
        </w:rPr>
        <w:fldChar w:fldCharType="begin"/>
      </w:r>
      <w:r>
        <w:rPr>
          <w:noProof/>
        </w:rPr>
        <w:instrText xml:space="preserve"> PAGEREF _Toc125363463 \h </w:instrText>
      </w:r>
      <w:r>
        <w:rPr>
          <w:noProof/>
        </w:rPr>
      </w:r>
      <w:r>
        <w:rPr>
          <w:noProof/>
        </w:rPr>
        <w:fldChar w:fldCharType="separate"/>
      </w:r>
      <w:r>
        <w:rPr>
          <w:noProof/>
        </w:rPr>
        <w:t>10</w:t>
      </w:r>
      <w:r>
        <w:rPr>
          <w:noProof/>
        </w:rPr>
        <w:fldChar w:fldCharType="end"/>
      </w:r>
    </w:p>
    <w:p w14:paraId="257C0EB8" w14:textId="2DED7A27"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6.1.1</w:t>
      </w:r>
      <w:r w:rsidRPr="00CF7A4B">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_Toc125363464 \h </w:instrText>
      </w:r>
      <w:r>
        <w:rPr>
          <w:noProof/>
        </w:rPr>
      </w:r>
      <w:r>
        <w:rPr>
          <w:noProof/>
        </w:rPr>
        <w:fldChar w:fldCharType="separate"/>
      </w:r>
      <w:r>
        <w:rPr>
          <w:noProof/>
        </w:rPr>
        <w:t>10</w:t>
      </w:r>
      <w:r>
        <w:rPr>
          <w:noProof/>
        </w:rPr>
        <w:fldChar w:fldCharType="end"/>
      </w:r>
    </w:p>
    <w:p w14:paraId="234D7CC4" w14:textId="6972D41D"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6.1.2</w:t>
      </w:r>
      <w:r w:rsidRPr="00CF7A4B">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_Toc125363465 \h </w:instrText>
      </w:r>
      <w:r>
        <w:rPr>
          <w:noProof/>
        </w:rPr>
      </w:r>
      <w:r>
        <w:rPr>
          <w:noProof/>
        </w:rPr>
        <w:fldChar w:fldCharType="separate"/>
      </w:r>
      <w:r>
        <w:rPr>
          <w:noProof/>
        </w:rPr>
        <w:t>11</w:t>
      </w:r>
      <w:r>
        <w:rPr>
          <w:noProof/>
        </w:rPr>
        <w:fldChar w:fldCharType="end"/>
      </w:r>
    </w:p>
    <w:p w14:paraId="6EB82F76" w14:textId="2AE72FB9" w:rsidR="00EA6E4A" w:rsidRPr="00CF7A4B" w:rsidRDefault="00EA6E4A">
      <w:pPr>
        <w:pStyle w:val="Verzeichnis3"/>
        <w:rPr>
          <w:rFonts w:asciiTheme="minorHAnsi" w:eastAsiaTheme="minorEastAsia" w:hAnsiTheme="minorHAnsi" w:cstheme="minorBidi"/>
          <w:noProof/>
          <w:sz w:val="22"/>
          <w:szCs w:val="22"/>
          <w:lang w:val="en-US" w:eastAsia="zh-CN"/>
        </w:rPr>
      </w:pPr>
      <w:r>
        <w:rPr>
          <w:noProof/>
          <w:lang w:eastAsia="ja-JP"/>
        </w:rPr>
        <w:t>6.1.2.1</w:t>
      </w:r>
      <w:r w:rsidRPr="00CF7A4B">
        <w:rPr>
          <w:rFonts w:asciiTheme="minorHAnsi" w:eastAsiaTheme="minorEastAsia" w:hAnsiTheme="minorHAnsi" w:cstheme="minorBidi"/>
          <w:noProof/>
          <w:sz w:val="22"/>
          <w:szCs w:val="22"/>
          <w:lang w:val="en-US" w:eastAsia="zh-CN"/>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_Toc125363466 \h </w:instrText>
      </w:r>
      <w:r>
        <w:rPr>
          <w:noProof/>
        </w:rPr>
      </w:r>
      <w:r>
        <w:rPr>
          <w:noProof/>
        </w:rPr>
        <w:fldChar w:fldCharType="separate"/>
      </w:r>
      <w:r>
        <w:rPr>
          <w:noProof/>
        </w:rPr>
        <w:t>11</w:t>
      </w:r>
      <w:r>
        <w:rPr>
          <w:noProof/>
        </w:rPr>
        <w:fldChar w:fldCharType="end"/>
      </w:r>
    </w:p>
    <w:p w14:paraId="2B01ADEA" w14:textId="0C29EA0A" w:rsidR="00EA6E4A" w:rsidRPr="00CF7A4B" w:rsidRDefault="00EA6E4A">
      <w:pPr>
        <w:pStyle w:val="Verzeichnis3"/>
        <w:rPr>
          <w:rFonts w:asciiTheme="minorHAnsi" w:eastAsiaTheme="minorEastAsia" w:hAnsiTheme="minorHAnsi" w:cstheme="minorBidi"/>
          <w:noProof/>
          <w:sz w:val="22"/>
          <w:szCs w:val="22"/>
          <w:lang w:val="en-US" w:eastAsia="zh-CN"/>
        </w:rPr>
      </w:pPr>
      <w:r>
        <w:rPr>
          <w:noProof/>
          <w:lang w:eastAsia="ja-JP"/>
        </w:rPr>
        <w:t>6.1.2.2</w:t>
      </w:r>
      <w:r w:rsidRPr="00CF7A4B">
        <w:rPr>
          <w:rFonts w:asciiTheme="minorHAnsi" w:eastAsiaTheme="minorEastAsia" w:hAnsiTheme="minorHAnsi" w:cstheme="minorBidi"/>
          <w:noProof/>
          <w:sz w:val="22"/>
          <w:szCs w:val="22"/>
          <w:lang w:val="en-US" w:eastAsia="zh-CN"/>
        </w:rPr>
        <w:tab/>
      </w:r>
      <w:r>
        <w:rPr>
          <w:noProof/>
          <w:lang w:eastAsia="ja-JP"/>
        </w:rPr>
        <w:t>Procedure</w:t>
      </w:r>
      <w:r>
        <w:rPr>
          <w:noProof/>
        </w:rPr>
        <w:tab/>
      </w:r>
      <w:r>
        <w:rPr>
          <w:noProof/>
        </w:rPr>
        <w:fldChar w:fldCharType="begin"/>
      </w:r>
      <w:r>
        <w:rPr>
          <w:noProof/>
        </w:rPr>
        <w:instrText xml:space="preserve"> PAGEREF _Toc125363467 \h </w:instrText>
      </w:r>
      <w:r>
        <w:rPr>
          <w:noProof/>
        </w:rPr>
      </w:r>
      <w:r>
        <w:rPr>
          <w:noProof/>
        </w:rPr>
        <w:fldChar w:fldCharType="separate"/>
      </w:r>
      <w:r>
        <w:rPr>
          <w:noProof/>
        </w:rPr>
        <w:t>12</w:t>
      </w:r>
      <w:r>
        <w:rPr>
          <w:noProof/>
        </w:rPr>
        <w:fldChar w:fldCharType="end"/>
      </w:r>
    </w:p>
    <w:p w14:paraId="7A79C125" w14:textId="722015C9" w:rsidR="00EA6E4A" w:rsidRPr="00CF7A4B" w:rsidRDefault="00EA6E4A">
      <w:pPr>
        <w:pStyle w:val="Verzeichnis3"/>
        <w:rPr>
          <w:rFonts w:asciiTheme="minorHAnsi" w:eastAsiaTheme="minorEastAsia" w:hAnsiTheme="minorHAnsi" w:cstheme="minorBidi"/>
          <w:noProof/>
          <w:sz w:val="22"/>
          <w:szCs w:val="22"/>
          <w:lang w:val="en-US" w:eastAsia="zh-CN"/>
        </w:rPr>
      </w:pPr>
      <w:r>
        <w:rPr>
          <w:noProof/>
          <w:lang w:eastAsia="ja-JP"/>
        </w:rPr>
        <w:t>6.1.2.3</w:t>
      </w:r>
      <w:r w:rsidRPr="00CF7A4B">
        <w:rPr>
          <w:rFonts w:asciiTheme="minorHAnsi" w:eastAsiaTheme="minorEastAsia" w:hAnsiTheme="minorHAnsi" w:cstheme="minorBidi"/>
          <w:noProof/>
          <w:sz w:val="22"/>
          <w:szCs w:val="22"/>
          <w:lang w:val="en-US" w:eastAsia="zh-CN"/>
        </w:rPr>
        <w:tab/>
      </w:r>
      <w:r>
        <w:rPr>
          <w:noProof/>
          <w:lang w:eastAsia="ja-JP"/>
        </w:rPr>
        <w:t>OAuth 2.0 role mapping</w:t>
      </w:r>
      <w:r>
        <w:rPr>
          <w:noProof/>
        </w:rPr>
        <w:tab/>
      </w:r>
      <w:r>
        <w:rPr>
          <w:noProof/>
        </w:rPr>
        <w:fldChar w:fldCharType="begin"/>
      </w:r>
      <w:r>
        <w:rPr>
          <w:noProof/>
        </w:rPr>
        <w:instrText xml:space="preserve"> PAGEREF _Toc125363468 \h </w:instrText>
      </w:r>
      <w:r>
        <w:rPr>
          <w:noProof/>
        </w:rPr>
      </w:r>
      <w:r>
        <w:rPr>
          <w:noProof/>
        </w:rPr>
        <w:fldChar w:fldCharType="separate"/>
      </w:r>
      <w:r>
        <w:rPr>
          <w:noProof/>
        </w:rPr>
        <w:t>13</w:t>
      </w:r>
      <w:r>
        <w:rPr>
          <w:noProof/>
        </w:rPr>
        <w:fldChar w:fldCharType="end"/>
      </w:r>
    </w:p>
    <w:p w14:paraId="2BF3B229" w14:textId="1EC6D346"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6.1.3</w:t>
      </w:r>
      <w:r w:rsidRPr="00CF7A4B">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_Toc125363469 \h </w:instrText>
      </w:r>
      <w:r>
        <w:rPr>
          <w:noProof/>
        </w:rPr>
      </w:r>
      <w:r>
        <w:rPr>
          <w:noProof/>
        </w:rPr>
        <w:fldChar w:fldCharType="separate"/>
      </w:r>
      <w:r>
        <w:rPr>
          <w:noProof/>
        </w:rPr>
        <w:t>14</w:t>
      </w:r>
      <w:r>
        <w:rPr>
          <w:noProof/>
        </w:rPr>
        <w:fldChar w:fldCharType="end"/>
      </w:r>
    </w:p>
    <w:p w14:paraId="3F06A357" w14:textId="5BB89430"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6.2</w:t>
      </w:r>
      <w:r w:rsidRPr="00CF7A4B">
        <w:rPr>
          <w:rFonts w:asciiTheme="minorHAnsi" w:eastAsiaTheme="minorEastAsia" w:hAnsiTheme="minorHAnsi" w:cstheme="minorBidi"/>
          <w:noProof/>
          <w:sz w:val="22"/>
          <w:szCs w:val="22"/>
          <w:lang w:val="en-US" w:eastAsia="zh-CN"/>
        </w:rPr>
        <w:tab/>
      </w:r>
      <w:r>
        <w:rPr>
          <w:noProof/>
        </w:rPr>
        <w:t>Solution #2: Authentication using OpenID Connect</w:t>
      </w:r>
      <w:r>
        <w:rPr>
          <w:noProof/>
        </w:rPr>
        <w:tab/>
      </w:r>
      <w:r>
        <w:rPr>
          <w:noProof/>
        </w:rPr>
        <w:fldChar w:fldCharType="begin"/>
      </w:r>
      <w:r>
        <w:rPr>
          <w:noProof/>
        </w:rPr>
        <w:instrText xml:space="preserve"> PAGEREF _Toc125363470 \h </w:instrText>
      </w:r>
      <w:r>
        <w:rPr>
          <w:noProof/>
        </w:rPr>
      </w:r>
      <w:r>
        <w:rPr>
          <w:noProof/>
        </w:rPr>
        <w:fldChar w:fldCharType="separate"/>
      </w:r>
      <w:r>
        <w:rPr>
          <w:noProof/>
        </w:rPr>
        <w:t>14</w:t>
      </w:r>
      <w:r>
        <w:rPr>
          <w:noProof/>
        </w:rPr>
        <w:fldChar w:fldCharType="end"/>
      </w:r>
    </w:p>
    <w:p w14:paraId="7CB50F47" w14:textId="3F3CBC5E"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6.2.1</w:t>
      </w:r>
      <w:r w:rsidRPr="00CF7A4B">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_Toc125363471 \h </w:instrText>
      </w:r>
      <w:r>
        <w:rPr>
          <w:noProof/>
        </w:rPr>
      </w:r>
      <w:r>
        <w:rPr>
          <w:noProof/>
        </w:rPr>
        <w:fldChar w:fldCharType="separate"/>
      </w:r>
      <w:r>
        <w:rPr>
          <w:noProof/>
        </w:rPr>
        <w:t>14</w:t>
      </w:r>
      <w:r>
        <w:rPr>
          <w:noProof/>
        </w:rPr>
        <w:fldChar w:fldCharType="end"/>
      </w:r>
    </w:p>
    <w:p w14:paraId="49180C5B" w14:textId="17921723"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6.2.2</w:t>
      </w:r>
      <w:r w:rsidRPr="00CF7A4B">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_Toc125363472 \h </w:instrText>
      </w:r>
      <w:r>
        <w:rPr>
          <w:noProof/>
        </w:rPr>
      </w:r>
      <w:r>
        <w:rPr>
          <w:noProof/>
        </w:rPr>
        <w:fldChar w:fldCharType="separate"/>
      </w:r>
      <w:r>
        <w:rPr>
          <w:noProof/>
        </w:rPr>
        <w:t>15</w:t>
      </w:r>
      <w:r>
        <w:rPr>
          <w:noProof/>
        </w:rPr>
        <w:fldChar w:fldCharType="end"/>
      </w:r>
    </w:p>
    <w:p w14:paraId="3A9ED8C0" w14:textId="33E5D670"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6.2.3</w:t>
      </w:r>
      <w:r w:rsidRPr="00CF7A4B">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_Toc125363473 \h </w:instrText>
      </w:r>
      <w:r>
        <w:rPr>
          <w:noProof/>
        </w:rPr>
      </w:r>
      <w:r>
        <w:rPr>
          <w:noProof/>
        </w:rPr>
        <w:fldChar w:fldCharType="separate"/>
      </w:r>
      <w:r>
        <w:rPr>
          <w:noProof/>
        </w:rPr>
        <w:t>16</w:t>
      </w:r>
      <w:r>
        <w:rPr>
          <w:noProof/>
        </w:rPr>
        <w:fldChar w:fldCharType="end"/>
      </w:r>
    </w:p>
    <w:p w14:paraId="7AEE017B" w14:textId="3C541235"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6.3</w:t>
      </w:r>
      <w:r w:rsidRPr="00CF7A4B">
        <w:rPr>
          <w:rFonts w:asciiTheme="minorHAnsi" w:eastAsiaTheme="minorEastAsia" w:hAnsiTheme="minorHAnsi" w:cstheme="minorBidi"/>
          <w:noProof/>
          <w:sz w:val="22"/>
          <w:szCs w:val="22"/>
          <w:lang w:val="en-US" w:eastAsia="zh-CN"/>
        </w:rPr>
        <w:tab/>
      </w:r>
      <w:r>
        <w:rPr>
          <w:noProof/>
        </w:rPr>
        <w:t>Solution #3: UE Originated API invocation using OAuth Client Credential Grant</w:t>
      </w:r>
      <w:r>
        <w:rPr>
          <w:noProof/>
        </w:rPr>
        <w:tab/>
      </w:r>
      <w:r>
        <w:rPr>
          <w:noProof/>
        </w:rPr>
        <w:fldChar w:fldCharType="begin"/>
      </w:r>
      <w:r>
        <w:rPr>
          <w:noProof/>
        </w:rPr>
        <w:instrText xml:space="preserve"> PAGEREF _Toc125363474 \h </w:instrText>
      </w:r>
      <w:r>
        <w:rPr>
          <w:noProof/>
        </w:rPr>
      </w:r>
      <w:r>
        <w:rPr>
          <w:noProof/>
        </w:rPr>
        <w:fldChar w:fldCharType="separate"/>
      </w:r>
      <w:r>
        <w:rPr>
          <w:noProof/>
        </w:rPr>
        <w:t>16</w:t>
      </w:r>
      <w:r>
        <w:rPr>
          <w:noProof/>
        </w:rPr>
        <w:fldChar w:fldCharType="end"/>
      </w:r>
    </w:p>
    <w:p w14:paraId="17BBD3AE" w14:textId="4B344347"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6.3.1</w:t>
      </w:r>
      <w:r w:rsidRPr="00CF7A4B">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_Toc125363475 \h </w:instrText>
      </w:r>
      <w:r>
        <w:rPr>
          <w:noProof/>
        </w:rPr>
      </w:r>
      <w:r>
        <w:rPr>
          <w:noProof/>
        </w:rPr>
        <w:fldChar w:fldCharType="separate"/>
      </w:r>
      <w:r>
        <w:rPr>
          <w:noProof/>
        </w:rPr>
        <w:t>16</w:t>
      </w:r>
      <w:r>
        <w:rPr>
          <w:noProof/>
        </w:rPr>
        <w:fldChar w:fldCharType="end"/>
      </w:r>
    </w:p>
    <w:p w14:paraId="1BB487C4" w14:textId="20BF18D9"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6.3.2</w:t>
      </w:r>
      <w:r w:rsidRPr="00CF7A4B">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_Toc125363476 \h </w:instrText>
      </w:r>
      <w:r>
        <w:rPr>
          <w:noProof/>
        </w:rPr>
      </w:r>
      <w:r>
        <w:rPr>
          <w:noProof/>
        </w:rPr>
        <w:fldChar w:fldCharType="separate"/>
      </w:r>
      <w:r>
        <w:rPr>
          <w:noProof/>
        </w:rPr>
        <w:t>16</w:t>
      </w:r>
      <w:r>
        <w:rPr>
          <w:noProof/>
        </w:rPr>
        <w:fldChar w:fldCharType="end"/>
      </w:r>
    </w:p>
    <w:p w14:paraId="77C91D9A" w14:textId="417BDAAF"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6.3.3</w:t>
      </w:r>
      <w:r w:rsidRPr="00CF7A4B">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_Toc125363477 \h </w:instrText>
      </w:r>
      <w:r>
        <w:rPr>
          <w:noProof/>
        </w:rPr>
      </w:r>
      <w:r>
        <w:rPr>
          <w:noProof/>
        </w:rPr>
        <w:fldChar w:fldCharType="separate"/>
      </w:r>
      <w:r>
        <w:rPr>
          <w:noProof/>
        </w:rPr>
        <w:t>18</w:t>
      </w:r>
      <w:r>
        <w:rPr>
          <w:noProof/>
        </w:rPr>
        <w:fldChar w:fldCharType="end"/>
      </w:r>
    </w:p>
    <w:p w14:paraId="79818E02" w14:textId="28CBB1F8"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6.4</w:t>
      </w:r>
      <w:r w:rsidRPr="00CF7A4B">
        <w:rPr>
          <w:rFonts w:asciiTheme="minorHAnsi" w:eastAsiaTheme="minorEastAsia" w:hAnsiTheme="minorHAnsi" w:cstheme="minorBidi"/>
          <w:noProof/>
          <w:sz w:val="22"/>
          <w:szCs w:val="22"/>
          <w:lang w:val="en-US" w:eastAsia="zh-CN"/>
        </w:rPr>
        <w:tab/>
      </w:r>
      <w:r>
        <w:rPr>
          <w:noProof/>
        </w:rPr>
        <w:t>Solution #4: Authenticate and authorize UE in UE originated API invocation</w:t>
      </w:r>
      <w:r>
        <w:rPr>
          <w:noProof/>
        </w:rPr>
        <w:tab/>
      </w:r>
      <w:r>
        <w:rPr>
          <w:noProof/>
        </w:rPr>
        <w:fldChar w:fldCharType="begin"/>
      </w:r>
      <w:r>
        <w:rPr>
          <w:noProof/>
        </w:rPr>
        <w:instrText xml:space="preserve"> PAGEREF _Toc125363478 \h </w:instrText>
      </w:r>
      <w:r>
        <w:rPr>
          <w:noProof/>
        </w:rPr>
      </w:r>
      <w:r>
        <w:rPr>
          <w:noProof/>
        </w:rPr>
        <w:fldChar w:fldCharType="separate"/>
      </w:r>
      <w:r>
        <w:rPr>
          <w:noProof/>
        </w:rPr>
        <w:t>19</w:t>
      </w:r>
      <w:r>
        <w:rPr>
          <w:noProof/>
        </w:rPr>
        <w:fldChar w:fldCharType="end"/>
      </w:r>
    </w:p>
    <w:p w14:paraId="7A31E6AC" w14:textId="14F6CCC4"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6.4.1</w:t>
      </w:r>
      <w:r w:rsidRPr="00CF7A4B">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_Toc125363479 \h </w:instrText>
      </w:r>
      <w:r>
        <w:rPr>
          <w:noProof/>
        </w:rPr>
      </w:r>
      <w:r>
        <w:rPr>
          <w:noProof/>
        </w:rPr>
        <w:fldChar w:fldCharType="separate"/>
      </w:r>
      <w:r>
        <w:rPr>
          <w:noProof/>
        </w:rPr>
        <w:t>19</w:t>
      </w:r>
      <w:r>
        <w:rPr>
          <w:noProof/>
        </w:rPr>
        <w:fldChar w:fldCharType="end"/>
      </w:r>
    </w:p>
    <w:p w14:paraId="676B4FBD" w14:textId="1843F2B6"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6.4.2</w:t>
      </w:r>
      <w:r w:rsidRPr="00CF7A4B">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_Toc125363480 \h </w:instrText>
      </w:r>
      <w:r>
        <w:rPr>
          <w:noProof/>
        </w:rPr>
      </w:r>
      <w:r>
        <w:rPr>
          <w:noProof/>
        </w:rPr>
        <w:fldChar w:fldCharType="separate"/>
      </w:r>
      <w:r>
        <w:rPr>
          <w:noProof/>
        </w:rPr>
        <w:t>19</w:t>
      </w:r>
      <w:r>
        <w:rPr>
          <w:noProof/>
        </w:rPr>
        <w:fldChar w:fldCharType="end"/>
      </w:r>
    </w:p>
    <w:p w14:paraId="1ADEFE39" w14:textId="54247032"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6.4.3</w:t>
      </w:r>
      <w:r w:rsidRPr="00CF7A4B">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_Toc125363481 \h </w:instrText>
      </w:r>
      <w:r>
        <w:rPr>
          <w:noProof/>
        </w:rPr>
      </w:r>
      <w:r>
        <w:rPr>
          <w:noProof/>
        </w:rPr>
        <w:fldChar w:fldCharType="separate"/>
      </w:r>
      <w:r>
        <w:rPr>
          <w:noProof/>
        </w:rPr>
        <w:t>21</w:t>
      </w:r>
      <w:r>
        <w:rPr>
          <w:noProof/>
        </w:rPr>
        <w:fldChar w:fldCharType="end"/>
      </w:r>
    </w:p>
    <w:p w14:paraId="77CB8E25" w14:textId="5B2EBEE0"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6.5</w:t>
      </w:r>
      <w:r w:rsidRPr="00CF7A4B">
        <w:rPr>
          <w:rFonts w:asciiTheme="minorHAnsi" w:eastAsiaTheme="minorEastAsia" w:hAnsiTheme="minorHAnsi" w:cstheme="minorBidi"/>
          <w:noProof/>
          <w:sz w:val="22"/>
          <w:szCs w:val="22"/>
          <w:lang w:val="en-US" w:eastAsia="zh-CN"/>
        </w:rPr>
        <w:tab/>
      </w:r>
      <w:r>
        <w:rPr>
          <w:noProof/>
        </w:rPr>
        <w:t>Solution #5: Resource Owner based authorization for resource access</w:t>
      </w:r>
      <w:r>
        <w:rPr>
          <w:noProof/>
        </w:rPr>
        <w:tab/>
      </w:r>
      <w:r>
        <w:rPr>
          <w:noProof/>
        </w:rPr>
        <w:fldChar w:fldCharType="begin"/>
      </w:r>
      <w:r>
        <w:rPr>
          <w:noProof/>
        </w:rPr>
        <w:instrText xml:space="preserve"> PAGEREF _Toc125363482 \h </w:instrText>
      </w:r>
      <w:r>
        <w:rPr>
          <w:noProof/>
        </w:rPr>
      </w:r>
      <w:r>
        <w:rPr>
          <w:noProof/>
        </w:rPr>
        <w:fldChar w:fldCharType="separate"/>
      </w:r>
      <w:r>
        <w:rPr>
          <w:noProof/>
        </w:rPr>
        <w:t>21</w:t>
      </w:r>
      <w:r>
        <w:rPr>
          <w:noProof/>
        </w:rPr>
        <w:fldChar w:fldCharType="end"/>
      </w:r>
    </w:p>
    <w:p w14:paraId="57191F8B" w14:textId="5188FE02"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6.5.1</w:t>
      </w:r>
      <w:r w:rsidRPr="00CF7A4B">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_Toc125363483 \h </w:instrText>
      </w:r>
      <w:r>
        <w:rPr>
          <w:noProof/>
        </w:rPr>
      </w:r>
      <w:r>
        <w:rPr>
          <w:noProof/>
        </w:rPr>
        <w:fldChar w:fldCharType="separate"/>
      </w:r>
      <w:r>
        <w:rPr>
          <w:noProof/>
        </w:rPr>
        <w:t>21</w:t>
      </w:r>
      <w:r>
        <w:rPr>
          <w:noProof/>
        </w:rPr>
        <w:fldChar w:fldCharType="end"/>
      </w:r>
    </w:p>
    <w:p w14:paraId="79DC0C4E" w14:textId="77671C5C"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6.5.2</w:t>
      </w:r>
      <w:r w:rsidRPr="00CF7A4B">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_Toc125363484 \h </w:instrText>
      </w:r>
      <w:r>
        <w:rPr>
          <w:noProof/>
        </w:rPr>
      </w:r>
      <w:r>
        <w:rPr>
          <w:noProof/>
        </w:rPr>
        <w:fldChar w:fldCharType="separate"/>
      </w:r>
      <w:r>
        <w:rPr>
          <w:noProof/>
        </w:rPr>
        <w:t>22</w:t>
      </w:r>
      <w:r>
        <w:rPr>
          <w:noProof/>
        </w:rPr>
        <w:fldChar w:fldCharType="end"/>
      </w:r>
    </w:p>
    <w:p w14:paraId="09D1135C" w14:textId="2EBFA188"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6.5.3</w:t>
      </w:r>
      <w:r w:rsidRPr="00CF7A4B">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_Toc125363485 \h </w:instrText>
      </w:r>
      <w:r>
        <w:rPr>
          <w:noProof/>
        </w:rPr>
      </w:r>
      <w:r>
        <w:rPr>
          <w:noProof/>
        </w:rPr>
        <w:fldChar w:fldCharType="separate"/>
      </w:r>
      <w:r>
        <w:rPr>
          <w:noProof/>
        </w:rPr>
        <w:t>23</w:t>
      </w:r>
      <w:r>
        <w:rPr>
          <w:noProof/>
        </w:rPr>
        <w:fldChar w:fldCharType="end"/>
      </w:r>
    </w:p>
    <w:p w14:paraId="34E07030" w14:textId="42603714"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6.6</w:t>
      </w:r>
      <w:r w:rsidRPr="00CF7A4B">
        <w:rPr>
          <w:rFonts w:asciiTheme="minorHAnsi" w:eastAsiaTheme="minorEastAsia" w:hAnsiTheme="minorHAnsi" w:cstheme="minorBidi"/>
          <w:noProof/>
          <w:sz w:val="22"/>
          <w:szCs w:val="22"/>
          <w:lang w:val="en-US" w:eastAsia="zh-CN"/>
        </w:rPr>
        <w:tab/>
      </w:r>
      <w:r>
        <w:rPr>
          <w:noProof/>
        </w:rPr>
        <w:t>Solution #6: Authorization before allowing access to resources</w:t>
      </w:r>
      <w:r>
        <w:rPr>
          <w:noProof/>
        </w:rPr>
        <w:tab/>
      </w:r>
      <w:r>
        <w:rPr>
          <w:noProof/>
        </w:rPr>
        <w:fldChar w:fldCharType="begin"/>
      </w:r>
      <w:r>
        <w:rPr>
          <w:noProof/>
        </w:rPr>
        <w:instrText xml:space="preserve"> PAGEREF _Toc125363486 \h </w:instrText>
      </w:r>
      <w:r>
        <w:rPr>
          <w:noProof/>
        </w:rPr>
      </w:r>
      <w:r>
        <w:rPr>
          <w:noProof/>
        </w:rPr>
        <w:fldChar w:fldCharType="separate"/>
      </w:r>
      <w:r>
        <w:rPr>
          <w:noProof/>
        </w:rPr>
        <w:t>23</w:t>
      </w:r>
      <w:r>
        <w:rPr>
          <w:noProof/>
        </w:rPr>
        <w:fldChar w:fldCharType="end"/>
      </w:r>
    </w:p>
    <w:p w14:paraId="213CAB05" w14:textId="2253B4C8"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6.6.1</w:t>
      </w:r>
      <w:r w:rsidRPr="00CF7A4B">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_Toc125363487 \h </w:instrText>
      </w:r>
      <w:r>
        <w:rPr>
          <w:noProof/>
        </w:rPr>
      </w:r>
      <w:r>
        <w:rPr>
          <w:noProof/>
        </w:rPr>
        <w:fldChar w:fldCharType="separate"/>
      </w:r>
      <w:r>
        <w:rPr>
          <w:noProof/>
        </w:rPr>
        <w:t>23</w:t>
      </w:r>
      <w:r>
        <w:rPr>
          <w:noProof/>
        </w:rPr>
        <w:fldChar w:fldCharType="end"/>
      </w:r>
    </w:p>
    <w:p w14:paraId="2F79A088" w14:textId="5A1A0E0B"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6.6.2</w:t>
      </w:r>
      <w:r w:rsidRPr="00CF7A4B">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_Toc125363488 \h </w:instrText>
      </w:r>
      <w:r>
        <w:rPr>
          <w:noProof/>
        </w:rPr>
      </w:r>
      <w:r>
        <w:rPr>
          <w:noProof/>
        </w:rPr>
        <w:fldChar w:fldCharType="separate"/>
      </w:r>
      <w:r>
        <w:rPr>
          <w:noProof/>
        </w:rPr>
        <w:t>23</w:t>
      </w:r>
      <w:r>
        <w:rPr>
          <w:noProof/>
        </w:rPr>
        <w:fldChar w:fldCharType="end"/>
      </w:r>
    </w:p>
    <w:p w14:paraId="68104058" w14:textId="39576434"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6.6.3</w:t>
      </w:r>
      <w:r w:rsidRPr="00CF7A4B">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_Toc125363489 \h </w:instrText>
      </w:r>
      <w:r>
        <w:rPr>
          <w:noProof/>
        </w:rPr>
      </w:r>
      <w:r>
        <w:rPr>
          <w:noProof/>
        </w:rPr>
        <w:fldChar w:fldCharType="separate"/>
      </w:r>
      <w:r>
        <w:rPr>
          <w:noProof/>
        </w:rPr>
        <w:t>25</w:t>
      </w:r>
      <w:r>
        <w:rPr>
          <w:noProof/>
        </w:rPr>
        <w:fldChar w:fldCharType="end"/>
      </w:r>
    </w:p>
    <w:p w14:paraId="52815FFC" w14:textId="7CE83F22"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6.7</w:t>
      </w:r>
      <w:r w:rsidRPr="00CF7A4B">
        <w:rPr>
          <w:rFonts w:asciiTheme="minorHAnsi" w:eastAsiaTheme="minorEastAsia" w:hAnsiTheme="minorHAnsi" w:cstheme="minorBidi"/>
          <w:noProof/>
          <w:sz w:val="22"/>
          <w:szCs w:val="22"/>
          <w:lang w:val="en-US" w:eastAsia="zh-CN"/>
        </w:rPr>
        <w:tab/>
      </w:r>
      <w:r>
        <w:rPr>
          <w:noProof/>
        </w:rPr>
        <w:t>Solution #7: Authorizing UE originated API invocation with PKCE flow</w:t>
      </w:r>
      <w:r>
        <w:rPr>
          <w:noProof/>
        </w:rPr>
        <w:tab/>
      </w:r>
      <w:r>
        <w:rPr>
          <w:noProof/>
        </w:rPr>
        <w:fldChar w:fldCharType="begin"/>
      </w:r>
      <w:r>
        <w:rPr>
          <w:noProof/>
        </w:rPr>
        <w:instrText xml:space="preserve"> PAGEREF _Toc125363490 \h </w:instrText>
      </w:r>
      <w:r>
        <w:rPr>
          <w:noProof/>
        </w:rPr>
      </w:r>
      <w:r>
        <w:rPr>
          <w:noProof/>
        </w:rPr>
        <w:fldChar w:fldCharType="separate"/>
      </w:r>
      <w:r>
        <w:rPr>
          <w:noProof/>
        </w:rPr>
        <w:t>26</w:t>
      </w:r>
      <w:r>
        <w:rPr>
          <w:noProof/>
        </w:rPr>
        <w:fldChar w:fldCharType="end"/>
      </w:r>
    </w:p>
    <w:p w14:paraId="484C3597" w14:textId="77BB8292"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6.7.1</w:t>
      </w:r>
      <w:r w:rsidRPr="00CF7A4B">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_Toc125363491 \h </w:instrText>
      </w:r>
      <w:r>
        <w:rPr>
          <w:noProof/>
        </w:rPr>
      </w:r>
      <w:r>
        <w:rPr>
          <w:noProof/>
        </w:rPr>
        <w:fldChar w:fldCharType="separate"/>
      </w:r>
      <w:r>
        <w:rPr>
          <w:noProof/>
        </w:rPr>
        <w:t>26</w:t>
      </w:r>
      <w:r>
        <w:rPr>
          <w:noProof/>
        </w:rPr>
        <w:fldChar w:fldCharType="end"/>
      </w:r>
    </w:p>
    <w:p w14:paraId="2EB0C30A" w14:textId="1BF172DC"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6.7.2</w:t>
      </w:r>
      <w:r w:rsidRPr="00CF7A4B">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_Toc125363492 \h </w:instrText>
      </w:r>
      <w:r>
        <w:rPr>
          <w:noProof/>
        </w:rPr>
      </w:r>
      <w:r>
        <w:rPr>
          <w:noProof/>
        </w:rPr>
        <w:fldChar w:fldCharType="separate"/>
      </w:r>
      <w:r>
        <w:rPr>
          <w:noProof/>
        </w:rPr>
        <w:t>26</w:t>
      </w:r>
      <w:r>
        <w:rPr>
          <w:noProof/>
        </w:rPr>
        <w:fldChar w:fldCharType="end"/>
      </w:r>
    </w:p>
    <w:p w14:paraId="4E3720A9" w14:textId="30727135"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6.7.3</w:t>
      </w:r>
      <w:r w:rsidRPr="00CF7A4B">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_Toc125363493 \h </w:instrText>
      </w:r>
      <w:r>
        <w:rPr>
          <w:noProof/>
        </w:rPr>
      </w:r>
      <w:r>
        <w:rPr>
          <w:noProof/>
        </w:rPr>
        <w:fldChar w:fldCharType="separate"/>
      </w:r>
      <w:r>
        <w:rPr>
          <w:noProof/>
        </w:rPr>
        <w:t>27</w:t>
      </w:r>
      <w:r>
        <w:rPr>
          <w:noProof/>
        </w:rPr>
        <w:fldChar w:fldCharType="end"/>
      </w:r>
    </w:p>
    <w:p w14:paraId="33ECDEEB" w14:textId="781968D3"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6.8</w:t>
      </w:r>
      <w:r w:rsidRPr="00CF7A4B">
        <w:rPr>
          <w:rFonts w:asciiTheme="minorHAnsi" w:eastAsiaTheme="minorEastAsia" w:hAnsiTheme="minorHAnsi" w:cstheme="minorBidi"/>
          <w:noProof/>
          <w:sz w:val="22"/>
          <w:szCs w:val="22"/>
          <w:lang w:val="en-US" w:eastAsia="zh-CN"/>
        </w:rPr>
        <w:tab/>
      </w:r>
      <w:r>
        <w:rPr>
          <w:noProof/>
        </w:rPr>
        <w:t>Solution #8: Validation of OAuth Token</w:t>
      </w:r>
      <w:r>
        <w:rPr>
          <w:noProof/>
        </w:rPr>
        <w:tab/>
      </w:r>
      <w:r>
        <w:rPr>
          <w:noProof/>
        </w:rPr>
        <w:fldChar w:fldCharType="begin"/>
      </w:r>
      <w:r>
        <w:rPr>
          <w:noProof/>
        </w:rPr>
        <w:instrText xml:space="preserve"> PAGEREF _Toc125363494 \h </w:instrText>
      </w:r>
      <w:r>
        <w:rPr>
          <w:noProof/>
        </w:rPr>
      </w:r>
      <w:r>
        <w:rPr>
          <w:noProof/>
        </w:rPr>
        <w:fldChar w:fldCharType="separate"/>
      </w:r>
      <w:r>
        <w:rPr>
          <w:noProof/>
        </w:rPr>
        <w:t>27</w:t>
      </w:r>
      <w:r>
        <w:rPr>
          <w:noProof/>
        </w:rPr>
        <w:fldChar w:fldCharType="end"/>
      </w:r>
    </w:p>
    <w:p w14:paraId="2130A9F3" w14:textId="6CDC5E67"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lastRenderedPageBreak/>
        <w:t>6.8.1</w:t>
      </w:r>
      <w:r w:rsidRPr="00CF7A4B">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_Toc125363495 \h </w:instrText>
      </w:r>
      <w:r>
        <w:rPr>
          <w:noProof/>
        </w:rPr>
      </w:r>
      <w:r>
        <w:rPr>
          <w:noProof/>
        </w:rPr>
        <w:fldChar w:fldCharType="separate"/>
      </w:r>
      <w:r>
        <w:rPr>
          <w:noProof/>
        </w:rPr>
        <w:t>27</w:t>
      </w:r>
      <w:r>
        <w:rPr>
          <w:noProof/>
        </w:rPr>
        <w:fldChar w:fldCharType="end"/>
      </w:r>
    </w:p>
    <w:p w14:paraId="62F49B2E" w14:textId="30CB63F8"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6.8.2</w:t>
      </w:r>
      <w:r w:rsidRPr="00CF7A4B">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_Toc125363496 \h </w:instrText>
      </w:r>
      <w:r>
        <w:rPr>
          <w:noProof/>
        </w:rPr>
      </w:r>
      <w:r>
        <w:rPr>
          <w:noProof/>
        </w:rPr>
        <w:fldChar w:fldCharType="separate"/>
      </w:r>
      <w:r>
        <w:rPr>
          <w:noProof/>
        </w:rPr>
        <w:t>27</w:t>
      </w:r>
      <w:r>
        <w:rPr>
          <w:noProof/>
        </w:rPr>
        <w:fldChar w:fldCharType="end"/>
      </w:r>
    </w:p>
    <w:p w14:paraId="5CF20DA0" w14:textId="0854F797"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6.8.3</w:t>
      </w:r>
      <w:r w:rsidRPr="00CF7A4B">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_Toc125363497 \h </w:instrText>
      </w:r>
      <w:r>
        <w:rPr>
          <w:noProof/>
        </w:rPr>
      </w:r>
      <w:r>
        <w:rPr>
          <w:noProof/>
        </w:rPr>
        <w:fldChar w:fldCharType="separate"/>
      </w:r>
      <w:r>
        <w:rPr>
          <w:noProof/>
        </w:rPr>
        <w:t>28</w:t>
      </w:r>
      <w:r>
        <w:rPr>
          <w:noProof/>
        </w:rPr>
        <w:fldChar w:fldCharType="end"/>
      </w:r>
    </w:p>
    <w:p w14:paraId="4D018BC4" w14:textId="0F8BBCE1"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6.9</w:t>
      </w:r>
      <w:r w:rsidRPr="00CF7A4B">
        <w:rPr>
          <w:rFonts w:asciiTheme="minorHAnsi" w:eastAsiaTheme="minorEastAsia" w:hAnsiTheme="minorHAnsi" w:cstheme="minorBidi"/>
          <w:noProof/>
          <w:sz w:val="22"/>
          <w:szCs w:val="22"/>
          <w:lang w:val="en-US" w:eastAsia="zh-CN"/>
        </w:rPr>
        <w:tab/>
      </w:r>
      <w:r>
        <w:rPr>
          <w:noProof/>
        </w:rPr>
        <w:t>Solution #9: OAuth 2.0 based API invocation procedure</w:t>
      </w:r>
      <w:r>
        <w:rPr>
          <w:noProof/>
        </w:rPr>
        <w:tab/>
      </w:r>
      <w:r>
        <w:rPr>
          <w:noProof/>
        </w:rPr>
        <w:fldChar w:fldCharType="begin"/>
      </w:r>
      <w:r>
        <w:rPr>
          <w:noProof/>
        </w:rPr>
        <w:instrText xml:space="preserve"> PAGEREF _Toc125363498 \h </w:instrText>
      </w:r>
      <w:r>
        <w:rPr>
          <w:noProof/>
        </w:rPr>
      </w:r>
      <w:r>
        <w:rPr>
          <w:noProof/>
        </w:rPr>
        <w:fldChar w:fldCharType="separate"/>
      </w:r>
      <w:r>
        <w:rPr>
          <w:noProof/>
        </w:rPr>
        <w:t>28</w:t>
      </w:r>
      <w:r>
        <w:rPr>
          <w:noProof/>
        </w:rPr>
        <w:fldChar w:fldCharType="end"/>
      </w:r>
    </w:p>
    <w:p w14:paraId="4F5BB379" w14:textId="609CA755"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6.9.1</w:t>
      </w:r>
      <w:r w:rsidRPr="00CF7A4B">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_Toc125363499 \h </w:instrText>
      </w:r>
      <w:r>
        <w:rPr>
          <w:noProof/>
        </w:rPr>
      </w:r>
      <w:r>
        <w:rPr>
          <w:noProof/>
        </w:rPr>
        <w:fldChar w:fldCharType="separate"/>
      </w:r>
      <w:r>
        <w:rPr>
          <w:noProof/>
        </w:rPr>
        <w:t>28</w:t>
      </w:r>
      <w:r>
        <w:rPr>
          <w:noProof/>
        </w:rPr>
        <w:fldChar w:fldCharType="end"/>
      </w:r>
    </w:p>
    <w:p w14:paraId="0C00F78F" w14:textId="6D0215BE"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6.9.2</w:t>
      </w:r>
      <w:r w:rsidRPr="00CF7A4B">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_Toc125363500 \h </w:instrText>
      </w:r>
      <w:r>
        <w:rPr>
          <w:noProof/>
        </w:rPr>
      </w:r>
      <w:r>
        <w:rPr>
          <w:noProof/>
        </w:rPr>
        <w:fldChar w:fldCharType="separate"/>
      </w:r>
      <w:r>
        <w:rPr>
          <w:noProof/>
        </w:rPr>
        <w:t>28</w:t>
      </w:r>
      <w:r>
        <w:rPr>
          <w:noProof/>
        </w:rPr>
        <w:fldChar w:fldCharType="end"/>
      </w:r>
    </w:p>
    <w:p w14:paraId="1C25F12F" w14:textId="085B3504"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6.9.3</w:t>
      </w:r>
      <w:r w:rsidRPr="00CF7A4B">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_Toc125363501 \h </w:instrText>
      </w:r>
      <w:r>
        <w:rPr>
          <w:noProof/>
        </w:rPr>
      </w:r>
      <w:r>
        <w:rPr>
          <w:noProof/>
        </w:rPr>
        <w:fldChar w:fldCharType="separate"/>
      </w:r>
      <w:r>
        <w:rPr>
          <w:noProof/>
        </w:rPr>
        <w:t>31</w:t>
      </w:r>
      <w:r>
        <w:rPr>
          <w:noProof/>
        </w:rPr>
        <w:fldChar w:fldCharType="end"/>
      </w:r>
    </w:p>
    <w:p w14:paraId="76A24F71" w14:textId="57EB2BCC"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6.10</w:t>
      </w:r>
      <w:r w:rsidRPr="00CF7A4B">
        <w:rPr>
          <w:rFonts w:asciiTheme="minorHAnsi" w:eastAsiaTheme="minorEastAsia" w:hAnsiTheme="minorHAnsi" w:cstheme="minorBidi"/>
          <w:noProof/>
          <w:sz w:val="22"/>
          <w:szCs w:val="22"/>
          <w:lang w:val="en-US" w:eastAsia="zh-CN"/>
        </w:rPr>
        <w:tab/>
      </w:r>
      <w:r>
        <w:rPr>
          <w:noProof/>
        </w:rPr>
        <w:t>Solution #10: UE credential based API invocation procedure</w:t>
      </w:r>
      <w:r>
        <w:rPr>
          <w:noProof/>
        </w:rPr>
        <w:tab/>
      </w:r>
      <w:r>
        <w:rPr>
          <w:noProof/>
        </w:rPr>
        <w:fldChar w:fldCharType="begin"/>
      </w:r>
      <w:r>
        <w:rPr>
          <w:noProof/>
        </w:rPr>
        <w:instrText xml:space="preserve"> PAGEREF _Toc125363502 \h </w:instrText>
      </w:r>
      <w:r>
        <w:rPr>
          <w:noProof/>
        </w:rPr>
      </w:r>
      <w:r>
        <w:rPr>
          <w:noProof/>
        </w:rPr>
        <w:fldChar w:fldCharType="separate"/>
      </w:r>
      <w:r>
        <w:rPr>
          <w:noProof/>
        </w:rPr>
        <w:t>31</w:t>
      </w:r>
      <w:r>
        <w:rPr>
          <w:noProof/>
        </w:rPr>
        <w:fldChar w:fldCharType="end"/>
      </w:r>
    </w:p>
    <w:p w14:paraId="4BCEAB2B" w14:textId="3B965D03"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6.10.1</w:t>
      </w:r>
      <w:r w:rsidRPr="00CF7A4B">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_Toc125363503 \h </w:instrText>
      </w:r>
      <w:r>
        <w:rPr>
          <w:noProof/>
        </w:rPr>
      </w:r>
      <w:r>
        <w:rPr>
          <w:noProof/>
        </w:rPr>
        <w:fldChar w:fldCharType="separate"/>
      </w:r>
      <w:r>
        <w:rPr>
          <w:noProof/>
        </w:rPr>
        <w:t>31</w:t>
      </w:r>
      <w:r>
        <w:rPr>
          <w:noProof/>
        </w:rPr>
        <w:fldChar w:fldCharType="end"/>
      </w:r>
    </w:p>
    <w:p w14:paraId="52897A0B" w14:textId="28C01ED9"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6.10.2</w:t>
      </w:r>
      <w:r w:rsidRPr="00CF7A4B">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_Toc125363504 \h </w:instrText>
      </w:r>
      <w:r>
        <w:rPr>
          <w:noProof/>
        </w:rPr>
      </w:r>
      <w:r>
        <w:rPr>
          <w:noProof/>
        </w:rPr>
        <w:fldChar w:fldCharType="separate"/>
      </w:r>
      <w:r>
        <w:rPr>
          <w:noProof/>
        </w:rPr>
        <w:t>31</w:t>
      </w:r>
      <w:r>
        <w:rPr>
          <w:noProof/>
        </w:rPr>
        <w:fldChar w:fldCharType="end"/>
      </w:r>
    </w:p>
    <w:p w14:paraId="7F1BE7A3" w14:textId="37A6538F"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6.10.3</w:t>
      </w:r>
      <w:r w:rsidRPr="00CF7A4B">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_Toc125363505 \h </w:instrText>
      </w:r>
      <w:r>
        <w:rPr>
          <w:noProof/>
        </w:rPr>
      </w:r>
      <w:r>
        <w:rPr>
          <w:noProof/>
        </w:rPr>
        <w:fldChar w:fldCharType="separate"/>
      </w:r>
      <w:r>
        <w:rPr>
          <w:noProof/>
        </w:rPr>
        <w:t>33</w:t>
      </w:r>
      <w:r>
        <w:rPr>
          <w:noProof/>
        </w:rPr>
        <w:fldChar w:fldCharType="end"/>
      </w:r>
    </w:p>
    <w:p w14:paraId="6C924AC7" w14:textId="197B3398"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6.11</w:t>
      </w:r>
      <w:r w:rsidRPr="00CF7A4B">
        <w:rPr>
          <w:rFonts w:asciiTheme="minorHAnsi" w:eastAsiaTheme="minorEastAsia" w:hAnsiTheme="minorHAnsi" w:cstheme="minorBidi"/>
          <w:noProof/>
          <w:sz w:val="22"/>
          <w:szCs w:val="22"/>
          <w:lang w:val="en-US" w:eastAsia="zh-CN"/>
        </w:rPr>
        <w:tab/>
      </w:r>
      <w:r>
        <w:rPr>
          <w:noProof/>
        </w:rPr>
        <w:t>Solution #11: Providing and Revoking Resource Owner Authorization using OAuth 2.0 Authorization Code Grant</w:t>
      </w:r>
      <w:r>
        <w:rPr>
          <w:noProof/>
        </w:rPr>
        <w:tab/>
      </w:r>
      <w:r>
        <w:rPr>
          <w:noProof/>
        </w:rPr>
        <w:fldChar w:fldCharType="begin"/>
      </w:r>
      <w:r>
        <w:rPr>
          <w:noProof/>
        </w:rPr>
        <w:instrText xml:space="preserve"> PAGEREF _Toc125363506 \h </w:instrText>
      </w:r>
      <w:r>
        <w:rPr>
          <w:noProof/>
        </w:rPr>
      </w:r>
      <w:r>
        <w:rPr>
          <w:noProof/>
        </w:rPr>
        <w:fldChar w:fldCharType="separate"/>
      </w:r>
      <w:r>
        <w:rPr>
          <w:noProof/>
        </w:rPr>
        <w:t>33</w:t>
      </w:r>
      <w:r>
        <w:rPr>
          <w:noProof/>
        </w:rPr>
        <w:fldChar w:fldCharType="end"/>
      </w:r>
    </w:p>
    <w:p w14:paraId="434BAA28" w14:textId="073D7575"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6.11.1</w:t>
      </w:r>
      <w:r w:rsidRPr="00CF7A4B">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_Toc125363507 \h </w:instrText>
      </w:r>
      <w:r>
        <w:rPr>
          <w:noProof/>
        </w:rPr>
      </w:r>
      <w:r>
        <w:rPr>
          <w:noProof/>
        </w:rPr>
        <w:fldChar w:fldCharType="separate"/>
      </w:r>
      <w:r>
        <w:rPr>
          <w:noProof/>
        </w:rPr>
        <w:t>33</w:t>
      </w:r>
      <w:r>
        <w:rPr>
          <w:noProof/>
        </w:rPr>
        <w:fldChar w:fldCharType="end"/>
      </w:r>
    </w:p>
    <w:p w14:paraId="48CB8FBB" w14:textId="460360F9"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6.11.2</w:t>
      </w:r>
      <w:r w:rsidRPr="00CF7A4B">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_Toc125363508 \h </w:instrText>
      </w:r>
      <w:r>
        <w:rPr>
          <w:noProof/>
        </w:rPr>
      </w:r>
      <w:r>
        <w:rPr>
          <w:noProof/>
        </w:rPr>
        <w:fldChar w:fldCharType="separate"/>
      </w:r>
      <w:r>
        <w:rPr>
          <w:noProof/>
        </w:rPr>
        <w:t>34</w:t>
      </w:r>
      <w:r>
        <w:rPr>
          <w:noProof/>
        </w:rPr>
        <w:fldChar w:fldCharType="end"/>
      </w:r>
    </w:p>
    <w:p w14:paraId="4455D28C" w14:textId="715AC591" w:rsidR="00EA6E4A" w:rsidRPr="00CF7A4B" w:rsidRDefault="00EA6E4A">
      <w:pPr>
        <w:pStyle w:val="Verzeichnis3"/>
        <w:rPr>
          <w:rFonts w:asciiTheme="minorHAnsi" w:eastAsiaTheme="minorEastAsia" w:hAnsiTheme="minorHAnsi" w:cstheme="minorBidi"/>
          <w:noProof/>
          <w:sz w:val="22"/>
          <w:szCs w:val="22"/>
          <w:lang w:val="en-US" w:eastAsia="zh-CN"/>
        </w:rPr>
      </w:pPr>
      <w:r>
        <w:rPr>
          <w:noProof/>
          <w:lang w:eastAsia="ja-JP"/>
        </w:rPr>
        <w:t>6.11.2.1</w:t>
      </w:r>
      <w:r w:rsidRPr="00CF7A4B">
        <w:rPr>
          <w:rFonts w:asciiTheme="minorHAnsi" w:eastAsiaTheme="minorEastAsia" w:hAnsiTheme="minorHAnsi" w:cstheme="minorBidi"/>
          <w:noProof/>
          <w:sz w:val="22"/>
          <w:szCs w:val="22"/>
          <w:lang w:val="en-US" w:eastAsia="zh-CN"/>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_Toc125363509 \h </w:instrText>
      </w:r>
      <w:r>
        <w:rPr>
          <w:noProof/>
        </w:rPr>
      </w:r>
      <w:r>
        <w:rPr>
          <w:noProof/>
        </w:rPr>
        <w:fldChar w:fldCharType="separate"/>
      </w:r>
      <w:r>
        <w:rPr>
          <w:noProof/>
        </w:rPr>
        <w:t>34</w:t>
      </w:r>
      <w:r>
        <w:rPr>
          <w:noProof/>
        </w:rPr>
        <w:fldChar w:fldCharType="end"/>
      </w:r>
    </w:p>
    <w:p w14:paraId="2B7B27FE" w14:textId="2FCD2BD0" w:rsidR="00EA6E4A" w:rsidRPr="00CF7A4B" w:rsidRDefault="00EA6E4A">
      <w:pPr>
        <w:pStyle w:val="Verzeichnis3"/>
        <w:rPr>
          <w:rFonts w:asciiTheme="minorHAnsi" w:eastAsiaTheme="minorEastAsia" w:hAnsiTheme="minorHAnsi" w:cstheme="minorBidi"/>
          <w:noProof/>
          <w:sz w:val="22"/>
          <w:szCs w:val="22"/>
          <w:lang w:val="en-US" w:eastAsia="zh-CN"/>
        </w:rPr>
      </w:pPr>
      <w:r>
        <w:rPr>
          <w:noProof/>
          <w:lang w:eastAsia="ja-JP"/>
        </w:rPr>
        <w:t>6.11.2.2</w:t>
      </w:r>
      <w:r w:rsidRPr="00CF7A4B">
        <w:rPr>
          <w:rFonts w:asciiTheme="minorHAnsi" w:eastAsiaTheme="minorEastAsia" w:hAnsiTheme="minorHAnsi" w:cstheme="minorBidi"/>
          <w:noProof/>
          <w:sz w:val="22"/>
          <w:szCs w:val="22"/>
          <w:lang w:val="en-US" w:eastAsia="zh-CN"/>
        </w:rPr>
        <w:tab/>
      </w:r>
      <w:r>
        <w:rPr>
          <w:noProof/>
          <w:lang w:eastAsia="ja-JP"/>
        </w:rPr>
        <w:t>Procedure</w:t>
      </w:r>
      <w:r>
        <w:rPr>
          <w:noProof/>
        </w:rPr>
        <w:tab/>
      </w:r>
      <w:r>
        <w:rPr>
          <w:noProof/>
        </w:rPr>
        <w:fldChar w:fldCharType="begin"/>
      </w:r>
      <w:r>
        <w:rPr>
          <w:noProof/>
        </w:rPr>
        <w:instrText xml:space="preserve"> PAGEREF _Toc125363510 \h </w:instrText>
      </w:r>
      <w:r>
        <w:rPr>
          <w:noProof/>
        </w:rPr>
      </w:r>
      <w:r>
        <w:rPr>
          <w:noProof/>
        </w:rPr>
        <w:fldChar w:fldCharType="separate"/>
      </w:r>
      <w:r>
        <w:rPr>
          <w:noProof/>
        </w:rPr>
        <w:t>34</w:t>
      </w:r>
      <w:r>
        <w:rPr>
          <w:noProof/>
        </w:rPr>
        <w:fldChar w:fldCharType="end"/>
      </w:r>
    </w:p>
    <w:p w14:paraId="2EB9FAAA" w14:textId="7FB84B32" w:rsidR="00EA6E4A" w:rsidRPr="00CF7A4B" w:rsidRDefault="00EA6E4A">
      <w:pPr>
        <w:pStyle w:val="Verzeichnis3"/>
        <w:rPr>
          <w:rFonts w:asciiTheme="minorHAnsi" w:eastAsiaTheme="minorEastAsia" w:hAnsiTheme="minorHAnsi" w:cstheme="minorBidi"/>
          <w:noProof/>
          <w:sz w:val="22"/>
          <w:szCs w:val="22"/>
          <w:lang w:val="en-US" w:eastAsia="zh-CN"/>
        </w:rPr>
      </w:pPr>
      <w:r>
        <w:rPr>
          <w:noProof/>
          <w:lang w:eastAsia="ja-JP"/>
        </w:rPr>
        <w:t>6.11.2.3</w:t>
      </w:r>
      <w:r w:rsidRPr="00CF7A4B">
        <w:rPr>
          <w:rFonts w:asciiTheme="minorHAnsi" w:eastAsiaTheme="minorEastAsia" w:hAnsiTheme="minorHAnsi" w:cstheme="minorBidi"/>
          <w:noProof/>
          <w:sz w:val="22"/>
          <w:szCs w:val="22"/>
          <w:lang w:val="en-US" w:eastAsia="zh-CN"/>
        </w:rPr>
        <w:tab/>
      </w:r>
      <w:r>
        <w:rPr>
          <w:noProof/>
          <w:lang w:eastAsia="ja-JP"/>
        </w:rPr>
        <w:t>S-KID</w:t>
      </w:r>
      <w:r>
        <w:rPr>
          <w:noProof/>
        </w:rPr>
        <w:tab/>
      </w:r>
      <w:r>
        <w:rPr>
          <w:noProof/>
        </w:rPr>
        <w:fldChar w:fldCharType="begin"/>
      </w:r>
      <w:r>
        <w:rPr>
          <w:noProof/>
        </w:rPr>
        <w:instrText xml:space="preserve"> PAGEREF _Toc125363511 \h </w:instrText>
      </w:r>
      <w:r>
        <w:rPr>
          <w:noProof/>
        </w:rPr>
      </w:r>
      <w:r>
        <w:rPr>
          <w:noProof/>
        </w:rPr>
        <w:fldChar w:fldCharType="separate"/>
      </w:r>
      <w:r>
        <w:rPr>
          <w:noProof/>
        </w:rPr>
        <w:t>36</w:t>
      </w:r>
      <w:r>
        <w:rPr>
          <w:noProof/>
        </w:rPr>
        <w:fldChar w:fldCharType="end"/>
      </w:r>
    </w:p>
    <w:p w14:paraId="2FD218DC" w14:textId="3630DB98" w:rsidR="00EA6E4A" w:rsidRPr="00CF7A4B" w:rsidRDefault="00EA6E4A">
      <w:pPr>
        <w:pStyle w:val="Verzeichnis3"/>
        <w:rPr>
          <w:rFonts w:asciiTheme="minorHAnsi" w:eastAsiaTheme="minorEastAsia" w:hAnsiTheme="minorHAnsi" w:cstheme="minorBidi"/>
          <w:noProof/>
          <w:sz w:val="22"/>
          <w:szCs w:val="22"/>
          <w:lang w:val="en-US" w:eastAsia="zh-CN"/>
        </w:rPr>
      </w:pPr>
      <w:r>
        <w:rPr>
          <w:noProof/>
          <w:lang w:eastAsia="ja-JP"/>
        </w:rPr>
        <w:t>6.11.2.4</w:t>
      </w:r>
      <w:r w:rsidRPr="00CF7A4B">
        <w:rPr>
          <w:rFonts w:asciiTheme="minorHAnsi" w:eastAsiaTheme="minorEastAsia" w:hAnsiTheme="minorHAnsi" w:cstheme="minorBidi"/>
          <w:noProof/>
          <w:sz w:val="22"/>
          <w:szCs w:val="22"/>
          <w:lang w:val="en-US" w:eastAsia="zh-CN"/>
        </w:rPr>
        <w:tab/>
      </w:r>
      <w:r w:rsidRPr="00D636BA">
        <w:rPr>
          <w:rFonts w:eastAsiaTheme="minorEastAsia"/>
          <w:noProof/>
          <w:lang w:eastAsia="ko-KR"/>
        </w:rPr>
        <w:t>K</w:t>
      </w:r>
      <w:r w:rsidRPr="00D636BA">
        <w:rPr>
          <w:rFonts w:eastAsiaTheme="minorEastAsia"/>
          <w:noProof/>
          <w:vertAlign w:val="subscript"/>
          <w:lang w:eastAsia="ko-KR"/>
        </w:rPr>
        <w:t xml:space="preserve">SNAAPPY </w:t>
      </w:r>
      <w:r w:rsidRPr="00D636BA">
        <w:rPr>
          <w:rFonts w:eastAsiaTheme="minorEastAsia"/>
          <w:noProof/>
          <w:lang w:eastAsia="ko-KR"/>
        </w:rPr>
        <w:t>derivation function</w:t>
      </w:r>
      <w:r>
        <w:rPr>
          <w:noProof/>
        </w:rPr>
        <w:tab/>
      </w:r>
      <w:r>
        <w:rPr>
          <w:noProof/>
        </w:rPr>
        <w:fldChar w:fldCharType="begin"/>
      </w:r>
      <w:r>
        <w:rPr>
          <w:noProof/>
        </w:rPr>
        <w:instrText xml:space="preserve"> PAGEREF _Toc125363512 \h </w:instrText>
      </w:r>
      <w:r>
        <w:rPr>
          <w:noProof/>
        </w:rPr>
      </w:r>
      <w:r>
        <w:rPr>
          <w:noProof/>
        </w:rPr>
        <w:fldChar w:fldCharType="separate"/>
      </w:r>
      <w:r>
        <w:rPr>
          <w:noProof/>
        </w:rPr>
        <w:t>37</w:t>
      </w:r>
      <w:r>
        <w:rPr>
          <w:noProof/>
        </w:rPr>
        <w:fldChar w:fldCharType="end"/>
      </w:r>
    </w:p>
    <w:p w14:paraId="2A10863E" w14:textId="5E32217D"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6.11.3</w:t>
      </w:r>
      <w:r w:rsidRPr="00CF7A4B">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_Toc125363513 \h </w:instrText>
      </w:r>
      <w:r>
        <w:rPr>
          <w:noProof/>
        </w:rPr>
      </w:r>
      <w:r>
        <w:rPr>
          <w:noProof/>
        </w:rPr>
        <w:fldChar w:fldCharType="separate"/>
      </w:r>
      <w:r>
        <w:rPr>
          <w:noProof/>
        </w:rPr>
        <w:t>37</w:t>
      </w:r>
      <w:r>
        <w:rPr>
          <w:noProof/>
        </w:rPr>
        <w:fldChar w:fldCharType="end"/>
      </w:r>
    </w:p>
    <w:p w14:paraId="56FAB597" w14:textId="3E92F150"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6.12</w:t>
      </w:r>
      <w:r w:rsidRPr="00CF7A4B">
        <w:rPr>
          <w:rFonts w:asciiTheme="minorHAnsi" w:eastAsiaTheme="minorEastAsia" w:hAnsiTheme="minorHAnsi" w:cstheme="minorBidi"/>
          <w:noProof/>
          <w:sz w:val="22"/>
          <w:szCs w:val="22"/>
          <w:lang w:val="en-US" w:eastAsia="zh-CN"/>
        </w:rPr>
        <w:tab/>
      </w:r>
      <w:r>
        <w:rPr>
          <w:noProof/>
        </w:rPr>
        <w:t>Solution #12: Providing and Revoking Resource Owner Authorization</w:t>
      </w:r>
      <w:r>
        <w:rPr>
          <w:noProof/>
        </w:rPr>
        <w:tab/>
      </w:r>
      <w:r>
        <w:rPr>
          <w:noProof/>
        </w:rPr>
        <w:fldChar w:fldCharType="begin"/>
      </w:r>
      <w:r>
        <w:rPr>
          <w:noProof/>
        </w:rPr>
        <w:instrText xml:space="preserve"> PAGEREF _Toc125363514 \h </w:instrText>
      </w:r>
      <w:r>
        <w:rPr>
          <w:noProof/>
        </w:rPr>
      </w:r>
      <w:r>
        <w:rPr>
          <w:noProof/>
        </w:rPr>
        <w:fldChar w:fldCharType="separate"/>
      </w:r>
      <w:r>
        <w:rPr>
          <w:noProof/>
        </w:rPr>
        <w:t>37</w:t>
      </w:r>
      <w:r>
        <w:rPr>
          <w:noProof/>
        </w:rPr>
        <w:fldChar w:fldCharType="end"/>
      </w:r>
    </w:p>
    <w:p w14:paraId="6B153D1E" w14:textId="6EC8DC0D"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6.12.1</w:t>
      </w:r>
      <w:r w:rsidRPr="00CF7A4B">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_Toc125363515 \h </w:instrText>
      </w:r>
      <w:r>
        <w:rPr>
          <w:noProof/>
        </w:rPr>
      </w:r>
      <w:r>
        <w:rPr>
          <w:noProof/>
        </w:rPr>
        <w:fldChar w:fldCharType="separate"/>
      </w:r>
      <w:r>
        <w:rPr>
          <w:noProof/>
        </w:rPr>
        <w:t>37</w:t>
      </w:r>
      <w:r>
        <w:rPr>
          <w:noProof/>
        </w:rPr>
        <w:fldChar w:fldCharType="end"/>
      </w:r>
    </w:p>
    <w:p w14:paraId="28D68AE1" w14:textId="1333DBF8"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6.12.2</w:t>
      </w:r>
      <w:r w:rsidRPr="00CF7A4B">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_Toc125363516 \h </w:instrText>
      </w:r>
      <w:r>
        <w:rPr>
          <w:noProof/>
        </w:rPr>
      </w:r>
      <w:r>
        <w:rPr>
          <w:noProof/>
        </w:rPr>
        <w:fldChar w:fldCharType="separate"/>
      </w:r>
      <w:r>
        <w:rPr>
          <w:noProof/>
        </w:rPr>
        <w:t>37</w:t>
      </w:r>
      <w:r>
        <w:rPr>
          <w:noProof/>
        </w:rPr>
        <w:fldChar w:fldCharType="end"/>
      </w:r>
    </w:p>
    <w:p w14:paraId="499AB1A1" w14:textId="3DF28E89" w:rsidR="00EA6E4A" w:rsidRPr="00CF7A4B" w:rsidRDefault="00EA6E4A">
      <w:pPr>
        <w:pStyle w:val="Verzeichnis3"/>
        <w:rPr>
          <w:rFonts w:asciiTheme="minorHAnsi" w:eastAsiaTheme="minorEastAsia" w:hAnsiTheme="minorHAnsi" w:cstheme="minorBidi"/>
          <w:noProof/>
          <w:sz w:val="22"/>
          <w:szCs w:val="22"/>
          <w:lang w:val="en-US" w:eastAsia="zh-CN"/>
        </w:rPr>
      </w:pPr>
      <w:r>
        <w:rPr>
          <w:noProof/>
          <w:lang w:eastAsia="ja-JP"/>
        </w:rPr>
        <w:t>6.12.2.1</w:t>
      </w:r>
      <w:r w:rsidRPr="00CF7A4B">
        <w:rPr>
          <w:rFonts w:asciiTheme="minorHAnsi" w:eastAsiaTheme="minorEastAsia" w:hAnsiTheme="minorHAnsi" w:cstheme="minorBidi"/>
          <w:noProof/>
          <w:sz w:val="22"/>
          <w:szCs w:val="22"/>
          <w:lang w:val="en-US" w:eastAsia="zh-CN"/>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_Toc125363517 \h </w:instrText>
      </w:r>
      <w:r>
        <w:rPr>
          <w:noProof/>
        </w:rPr>
      </w:r>
      <w:r>
        <w:rPr>
          <w:noProof/>
        </w:rPr>
        <w:fldChar w:fldCharType="separate"/>
      </w:r>
      <w:r>
        <w:rPr>
          <w:noProof/>
        </w:rPr>
        <w:t>37</w:t>
      </w:r>
      <w:r>
        <w:rPr>
          <w:noProof/>
        </w:rPr>
        <w:fldChar w:fldCharType="end"/>
      </w:r>
    </w:p>
    <w:p w14:paraId="4E9D49CD" w14:textId="1B19AA7A" w:rsidR="00EA6E4A" w:rsidRPr="00CF7A4B" w:rsidRDefault="00EA6E4A">
      <w:pPr>
        <w:pStyle w:val="Verzeichnis3"/>
        <w:rPr>
          <w:rFonts w:asciiTheme="minorHAnsi" w:eastAsiaTheme="minorEastAsia" w:hAnsiTheme="minorHAnsi" w:cstheme="minorBidi"/>
          <w:noProof/>
          <w:sz w:val="22"/>
          <w:szCs w:val="22"/>
          <w:lang w:val="en-US" w:eastAsia="zh-CN"/>
        </w:rPr>
      </w:pPr>
      <w:r>
        <w:rPr>
          <w:noProof/>
          <w:lang w:eastAsia="ja-JP"/>
        </w:rPr>
        <w:t>6.12.2.2</w:t>
      </w:r>
      <w:r w:rsidRPr="00CF7A4B">
        <w:rPr>
          <w:rFonts w:asciiTheme="minorHAnsi" w:eastAsiaTheme="minorEastAsia" w:hAnsiTheme="minorHAnsi" w:cstheme="minorBidi"/>
          <w:noProof/>
          <w:sz w:val="22"/>
          <w:szCs w:val="22"/>
          <w:lang w:val="en-US" w:eastAsia="zh-CN"/>
        </w:rPr>
        <w:tab/>
      </w:r>
      <w:r>
        <w:rPr>
          <w:noProof/>
          <w:lang w:eastAsia="ja-JP"/>
        </w:rPr>
        <w:t>Procedure</w:t>
      </w:r>
      <w:r>
        <w:rPr>
          <w:noProof/>
        </w:rPr>
        <w:tab/>
      </w:r>
      <w:r>
        <w:rPr>
          <w:noProof/>
        </w:rPr>
        <w:fldChar w:fldCharType="begin"/>
      </w:r>
      <w:r>
        <w:rPr>
          <w:noProof/>
        </w:rPr>
        <w:instrText xml:space="preserve"> PAGEREF _Toc125363518 \h </w:instrText>
      </w:r>
      <w:r>
        <w:rPr>
          <w:noProof/>
        </w:rPr>
      </w:r>
      <w:r>
        <w:rPr>
          <w:noProof/>
        </w:rPr>
        <w:fldChar w:fldCharType="separate"/>
      </w:r>
      <w:r>
        <w:rPr>
          <w:noProof/>
        </w:rPr>
        <w:t>38</w:t>
      </w:r>
      <w:r>
        <w:rPr>
          <w:noProof/>
        </w:rPr>
        <w:fldChar w:fldCharType="end"/>
      </w:r>
    </w:p>
    <w:p w14:paraId="03250EEC" w14:textId="43C4F18B" w:rsidR="00EA6E4A" w:rsidRPr="00CF7A4B" w:rsidRDefault="00EA6E4A">
      <w:pPr>
        <w:pStyle w:val="Verzeichnis3"/>
        <w:rPr>
          <w:rFonts w:asciiTheme="minorHAnsi" w:eastAsiaTheme="minorEastAsia" w:hAnsiTheme="minorHAnsi" w:cstheme="minorBidi"/>
          <w:noProof/>
          <w:sz w:val="22"/>
          <w:szCs w:val="22"/>
          <w:lang w:val="en-US" w:eastAsia="zh-CN"/>
        </w:rPr>
      </w:pPr>
      <w:r>
        <w:rPr>
          <w:noProof/>
          <w:lang w:eastAsia="ja-JP"/>
        </w:rPr>
        <w:t>612.2.3</w:t>
      </w:r>
      <w:r w:rsidRPr="00CF7A4B">
        <w:rPr>
          <w:rFonts w:asciiTheme="minorHAnsi" w:eastAsiaTheme="minorEastAsia" w:hAnsiTheme="minorHAnsi" w:cstheme="minorBidi"/>
          <w:noProof/>
          <w:sz w:val="22"/>
          <w:szCs w:val="22"/>
          <w:lang w:val="en-US" w:eastAsia="zh-CN"/>
        </w:rPr>
        <w:tab/>
      </w:r>
      <w:r>
        <w:rPr>
          <w:noProof/>
          <w:lang w:eastAsia="ja-JP"/>
        </w:rPr>
        <w:t>S-KID</w:t>
      </w:r>
      <w:r>
        <w:rPr>
          <w:noProof/>
        </w:rPr>
        <w:tab/>
      </w:r>
      <w:r>
        <w:rPr>
          <w:noProof/>
        </w:rPr>
        <w:fldChar w:fldCharType="begin"/>
      </w:r>
      <w:r>
        <w:rPr>
          <w:noProof/>
        </w:rPr>
        <w:instrText xml:space="preserve"> PAGEREF _Toc125363519 \h </w:instrText>
      </w:r>
      <w:r>
        <w:rPr>
          <w:noProof/>
        </w:rPr>
      </w:r>
      <w:r>
        <w:rPr>
          <w:noProof/>
        </w:rPr>
        <w:fldChar w:fldCharType="separate"/>
      </w:r>
      <w:r>
        <w:rPr>
          <w:noProof/>
        </w:rPr>
        <w:t>40</w:t>
      </w:r>
      <w:r>
        <w:rPr>
          <w:noProof/>
        </w:rPr>
        <w:fldChar w:fldCharType="end"/>
      </w:r>
    </w:p>
    <w:p w14:paraId="3FBA3838" w14:textId="6F761DEE" w:rsidR="00EA6E4A" w:rsidRPr="00CF7A4B" w:rsidRDefault="00EA6E4A">
      <w:pPr>
        <w:pStyle w:val="Verzeichnis3"/>
        <w:rPr>
          <w:rFonts w:asciiTheme="minorHAnsi" w:eastAsiaTheme="minorEastAsia" w:hAnsiTheme="minorHAnsi" w:cstheme="minorBidi"/>
          <w:noProof/>
          <w:sz w:val="22"/>
          <w:szCs w:val="22"/>
          <w:lang w:val="en-US" w:eastAsia="zh-CN"/>
        </w:rPr>
      </w:pPr>
      <w:r>
        <w:rPr>
          <w:noProof/>
          <w:lang w:eastAsia="ja-JP"/>
        </w:rPr>
        <w:t>6.12.2.4</w:t>
      </w:r>
      <w:r w:rsidRPr="00CF7A4B">
        <w:rPr>
          <w:rFonts w:asciiTheme="minorHAnsi" w:eastAsiaTheme="minorEastAsia" w:hAnsiTheme="minorHAnsi" w:cstheme="minorBidi"/>
          <w:noProof/>
          <w:sz w:val="22"/>
          <w:szCs w:val="22"/>
          <w:lang w:val="en-US" w:eastAsia="zh-CN"/>
        </w:rPr>
        <w:tab/>
      </w:r>
      <w:r w:rsidRPr="00D636BA">
        <w:rPr>
          <w:rFonts w:eastAsiaTheme="minorEastAsia"/>
          <w:noProof/>
          <w:lang w:eastAsia="ko-KR"/>
        </w:rPr>
        <w:t>K</w:t>
      </w:r>
      <w:r w:rsidRPr="00D636BA">
        <w:rPr>
          <w:rFonts w:eastAsiaTheme="minorEastAsia"/>
          <w:noProof/>
          <w:vertAlign w:val="subscript"/>
          <w:lang w:eastAsia="ko-KR"/>
        </w:rPr>
        <w:t xml:space="preserve">Auz </w:t>
      </w:r>
      <w:r w:rsidRPr="00D636BA">
        <w:rPr>
          <w:rFonts w:eastAsiaTheme="minorEastAsia"/>
          <w:noProof/>
          <w:lang w:eastAsia="ko-KR"/>
        </w:rPr>
        <w:t>derivation function</w:t>
      </w:r>
      <w:r>
        <w:rPr>
          <w:noProof/>
        </w:rPr>
        <w:tab/>
      </w:r>
      <w:r>
        <w:rPr>
          <w:noProof/>
        </w:rPr>
        <w:fldChar w:fldCharType="begin"/>
      </w:r>
      <w:r>
        <w:rPr>
          <w:noProof/>
        </w:rPr>
        <w:instrText xml:space="preserve"> PAGEREF _Toc125363520 \h </w:instrText>
      </w:r>
      <w:r>
        <w:rPr>
          <w:noProof/>
        </w:rPr>
      </w:r>
      <w:r>
        <w:rPr>
          <w:noProof/>
        </w:rPr>
        <w:fldChar w:fldCharType="separate"/>
      </w:r>
      <w:r>
        <w:rPr>
          <w:noProof/>
        </w:rPr>
        <w:t>40</w:t>
      </w:r>
      <w:r>
        <w:rPr>
          <w:noProof/>
        </w:rPr>
        <w:fldChar w:fldCharType="end"/>
      </w:r>
    </w:p>
    <w:p w14:paraId="660B96EF" w14:textId="1D149823" w:rsidR="00EA6E4A" w:rsidRPr="00CF7A4B" w:rsidRDefault="00EA6E4A">
      <w:pPr>
        <w:pStyle w:val="Verzeichnis3"/>
        <w:rPr>
          <w:rFonts w:asciiTheme="minorHAnsi" w:eastAsiaTheme="minorEastAsia" w:hAnsiTheme="minorHAnsi" w:cstheme="minorBidi"/>
          <w:noProof/>
          <w:sz w:val="22"/>
          <w:szCs w:val="22"/>
          <w:lang w:val="en-US" w:eastAsia="zh-CN"/>
        </w:rPr>
      </w:pPr>
      <w:r>
        <w:rPr>
          <w:noProof/>
          <w:lang w:eastAsia="ja-JP"/>
        </w:rPr>
        <w:t>6.12.2.5</w:t>
      </w:r>
      <w:r w:rsidRPr="00CF7A4B">
        <w:rPr>
          <w:rFonts w:asciiTheme="minorHAnsi" w:eastAsiaTheme="minorEastAsia" w:hAnsiTheme="minorHAnsi" w:cstheme="minorBidi"/>
          <w:noProof/>
          <w:sz w:val="22"/>
          <w:szCs w:val="22"/>
          <w:lang w:val="en-US" w:eastAsia="zh-CN"/>
        </w:rPr>
        <w:tab/>
      </w:r>
      <w:r>
        <w:rPr>
          <w:noProof/>
          <w:lang w:eastAsia="ja-JP"/>
        </w:rPr>
        <w:t xml:space="preserve">Verification information </w:t>
      </w:r>
      <w:r w:rsidRPr="00D636BA">
        <w:rPr>
          <w:rFonts w:eastAsiaTheme="minorEastAsia"/>
          <w:noProof/>
          <w:lang w:eastAsia="ko-KR"/>
        </w:rPr>
        <w:t>derivation</w:t>
      </w:r>
      <w:r>
        <w:rPr>
          <w:noProof/>
        </w:rPr>
        <w:tab/>
      </w:r>
      <w:r>
        <w:rPr>
          <w:noProof/>
        </w:rPr>
        <w:fldChar w:fldCharType="begin"/>
      </w:r>
      <w:r>
        <w:rPr>
          <w:noProof/>
        </w:rPr>
        <w:instrText xml:space="preserve"> PAGEREF _Toc125363521 \h </w:instrText>
      </w:r>
      <w:r>
        <w:rPr>
          <w:noProof/>
        </w:rPr>
      </w:r>
      <w:r>
        <w:rPr>
          <w:noProof/>
        </w:rPr>
        <w:fldChar w:fldCharType="separate"/>
      </w:r>
      <w:r>
        <w:rPr>
          <w:noProof/>
        </w:rPr>
        <w:t>40</w:t>
      </w:r>
      <w:r>
        <w:rPr>
          <w:noProof/>
        </w:rPr>
        <w:fldChar w:fldCharType="end"/>
      </w:r>
    </w:p>
    <w:p w14:paraId="65AA3074" w14:textId="584CEA93"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6.12.3</w:t>
      </w:r>
      <w:r w:rsidRPr="00CF7A4B">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_Toc125363522 \h </w:instrText>
      </w:r>
      <w:r>
        <w:rPr>
          <w:noProof/>
        </w:rPr>
      </w:r>
      <w:r>
        <w:rPr>
          <w:noProof/>
        </w:rPr>
        <w:fldChar w:fldCharType="separate"/>
      </w:r>
      <w:r>
        <w:rPr>
          <w:noProof/>
        </w:rPr>
        <w:t>40</w:t>
      </w:r>
      <w:r>
        <w:rPr>
          <w:noProof/>
        </w:rPr>
        <w:fldChar w:fldCharType="end"/>
      </w:r>
    </w:p>
    <w:p w14:paraId="4D11C5FB" w14:textId="091C629C" w:rsidR="00EA6E4A" w:rsidRPr="00CF7A4B" w:rsidRDefault="00EA6E4A">
      <w:pPr>
        <w:pStyle w:val="Verzeichnis2"/>
        <w:rPr>
          <w:rFonts w:asciiTheme="minorHAnsi" w:eastAsiaTheme="minorEastAsia" w:hAnsiTheme="minorHAnsi" w:cstheme="minorBidi"/>
          <w:noProof/>
          <w:sz w:val="22"/>
          <w:szCs w:val="22"/>
          <w:lang w:val="en-US" w:eastAsia="zh-CN"/>
        </w:rPr>
      </w:pPr>
      <w:r>
        <w:rPr>
          <w:noProof/>
        </w:rPr>
        <w:t>6.</w:t>
      </w:r>
      <w:r w:rsidRPr="00D636BA">
        <w:rPr>
          <w:noProof/>
          <w:highlight w:val="yellow"/>
        </w:rPr>
        <w:t>Y</w:t>
      </w:r>
      <w:r w:rsidRPr="00CF7A4B">
        <w:rPr>
          <w:rFonts w:asciiTheme="minorHAnsi" w:eastAsiaTheme="minorEastAsia" w:hAnsiTheme="minorHAnsi" w:cstheme="minorBidi"/>
          <w:noProof/>
          <w:sz w:val="22"/>
          <w:szCs w:val="22"/>
          <w:lang w:val="en-US" w:eastAsia="zh-CN"/>
        </w:rPr>
        <w:tab/>
      </w:r>
      <w:r>
        <w:rPr>
          <w:noProof/>
        </w:rPr>
        <w:t>Solution #</w:t>
      </w:r>
      <w:r w:rsidRPr="00D636BA">
        <w:rPr>
          <w:noProof/>
          <w:highlight w:val="yellow"/>
        </w:rPr>
        <w:t>Y</w:t>
      </w:r>
      <w:r>
        <w:rPr>
          <w:noProof/>
        </w:rPr>
        <w:t>: &lt;Title&gt;</w:t>
      </w:r>
      <w:r>
        <w:rPr>
          <w:noProof/>
        </w:rPr>
        <w:tab/>
      </w:r>
      <w:r>
        <w:rPr>
          <w:noProof/>
        </w:rPr>
        <w:fldChar w:fldCharType="begin"/>
      </w:r>
      <w:r>
        <w:rPr>
          <w:noProof/>
        </w:rPr>
        <w:instrText xml:space="preserve"> PAGEREF _Toc125363523 \h </w:instrText>
      </w:r>
      <w:r>
        <w:rPr>
          <w:noProof/>
        </w:rPr>
      </w:r>
      <w:r>
        <w:rPr>
          <w:noProof/>
        </w:rPr>
        <w:fldChar w:fldCharType="separate"/>
      </w:r>
      <w:r>
        <w:rPr>
          <w:noProof/>
        </w:rPr>
        <w:t>41</w:t>
      </w:r>
      <w:r>
        <w:rPr>
          <w:noProof/>
        </w:rPr>
        <w:fldChar w:fldCharType="end"/>
      </w:r>
    </w:p>
    <w:p w14:paraId="3DE500FB" w14:textId="5C30A5E3"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w:t>
      </w:r>
      <w:r w:rsidRPr="00D636BA">
        <w:rPr>
          <w:noProof/>
          <w:highlight w:val="yellow"/>
        </w:rPr>
        <w:t>Y</w:t>
      </w:r>
      <w:r>
        <w:rPr>
          <w:noProof/>
        </w:rPr>
        <w:t>.1</w:t>
      </w:r>
      <w:r w:rsidRPr="00CF7A4B">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_Toc125363524 \h </w:instrText>
      </w:r>
      <w:r>
        <w:rPr>
          <w:noProof/>
        </w:rPr>
      </w:r>
      <w:r>
        <w:rPr>
          <w:noProof/>
        </w:rPr>
        <w:fldChar w:fldCharType="separate"/>
      </w:r>
      <w:r>
        <w:rPr>
          <w:noProof/>
        </w:rPr>
        <w:t>41</w:t>
      </w:r>
      <w:r>
        <w:rPr>
          <w:noProof/>
        </w:rPr>
        <w:fldChar w:fldCharType="end"/>
      </w:r>
    </w:p>
    <w:p w14:paraId="15636C03" w14:textId="3D18AE05"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w:t>
      </w:r>
      <w:r w:rsidRPr="00D636BA">
        <w:rPr>
          <w:noProof/>
          <w:highlight w:val="yellow"/>
        </w:rPr>
        <w:t>Y</w:t>
      </w:r>
      <w:r>
        <w:rPr>
          <w:noProof/>
        </w:rPr>
        <w:t>.2</w:t>
      </w:r>
      <w:r w:rsidRPr="00CF7A4B">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_Toc125363525 \h </w:instrText>
      </w:r>
      <w:r>
        <w:rPr>
          <w:noProof/>
        </w:rPr>
      </w:r>
      <w:r>
        <w:rPr>
          <w:noProof/>
        </w:rPr>
        <w:fldChar w:fldCharType="separate"/>
      </w:r>
      <w:r>
        <w:rPr>
          <w:noProof/>
        </w:rPr>
        <w:t>41</w:t>
      </w:r>
      <w:r>
        <w:rPr>
          <w:noProof/>
        </w:rPr>
        <w:fldChar w:fldCharType="end"/>
      </w:r>
    </w:p>
    <w:p w14:paraId="223365DD" w14:textId="620F0D2E" w:rsidR="00EA6E4A" w:rsidRPr="00CF7A4B" w:rsidRDefault="00EA6E4A">
      <w:pPr>
        <w:pStyle w:val="Verzeichnis3"/>
        <w:rPr>
          <w:rFonts w:asciiTheme="minorHAnsi" w:eastAsiaTheme="minorEastAsia" w:hAnsiTheme="minorHAnsi" w:cstheme="minorBidi"/>
          <w:noProof/>
          <w:sz w:val="22"/>
          <w:szCs w:val="22"/>
          <w:lang w:val="en-US" w:eastAsia="zh-CN"/>
        </w:rPr>
      </w:pPr>
      <w:r>
        <w:rPr>
          <w:noProof/>
        </w:rPr>
        <w:t>6.</w:t>
      </w:r>
      <w:r w:rsidRPr="00D636BA">
        <w:rPr>
          <w:noProof/>
          <w:highlight w:val="yellow"/>
        </w:rPr>
        <w:t>Y</w:t>
      </w:r>
      <w:r>
        <w:rPr>
          <w:noProof/>
        </w:rPr>
        <w:t>.3</w:t>
      </w:r>
      <w:r w:rsidRPr="00CF7A4B">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_Toc125363526 \h </w:instrText>
      </w:r>
      <w:r>
        <w:rPr>
          <w:noProof/>
        </w:rPr>
      </w:r>
      <w:r>
        <w:rPr>
          <w:noProof/>
        </w:rPr>
        <w:fldChar w:fldCharType="separate"/>
      </w:r>
      <w:r>
        <w:rPr>
          <w:noProof/>
        </w:rPr>
        <w:t>41</w:t>
      </w:r>
      <w:r>
        <w:rPr>
          <w:noProof/>
        </w:rPr>
        <w:fldChar w:fldCharType="end"/>
      </w:r>
    </w:p>
    <w:p w14:paraId="28D7A0A9" w14:textId="04AF83A0" w:rsidR="00EA6E4A" w:rsidRPr="00CF7A4B" w:rsidRDefault="00EA6E4A">
      <w:pPr>
        <w:pStyle w:val="Verzeichnis8"/>
        <w:rPr>
          <w:rFonts w:asciiTheme="minorHAnsi" w:eastAsiaTheme="minorEastAsia" w:hAnsiTheme="minorHAnsi" w:cstheme="minorBidi"/>
          <w:b w:val="0"/>
          <w:noProof/>
          <w:szCs w:val="22"/>
          <w:lang w:val="en-US" w:eastAsia="zh-CN"/>
        </w:rPr>
      </w:pPr>
      <w:r>
        <w:rPr>
          <w:noProof/>
        </w:rPr>
        <w:t>Annex &lt;X&gt;: Change history</w:t>
      </w:r>
      <w:r>
        <w:rPr>
          <w:noProof/>
        </w:rPr>
        <w:tab/>
      </w:r>
      <w:r>
        <w:rPr>
          <w:noProof/>
        </w:rPr>
        <w:fldChar w:fldCharType="begin"/>
      </w:r>
      <w:r>
        <w:rPr>
          <w:noProof/>
        </w:rPr>
        <w:instrText xml:space="preserve"> PAGEREF _Toc125363527 \h </w:instrText>
      </w:r>
      <w:r>
        <w:rPr>
          <w:noProof/>
        </w:rPr>
      </w:r>
      <w:r>
        <w:rPr>
          <w:noProof/>
        </w:rPr>
        <w:fldChar w:fldCharType="separate"/>
      </w:r>
      <w:r>
        <w:rPr>
          <w:noProof/>
        </w:rPr>
        <w:t>42</w:t>
      </w:r>
      <w:r>
        <w:rPr>
          <w:noProof/>
        </w:rP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berschrift1"/>
      </w:pPr>
      <w:bookmarkStart w:id="15" w:name="foreword"/>
      <w:bookmarkStart w:id="16" w:name="_Toc116945647"/>
      <w:bookmarkStart w:id="17" w:name="_Toc125316647"/>
      <w:bookmarkStart w:id="18" w:name="_Toc125363441"/>
      <w:bookmarkEnd w:id="15"/>
      <w:r w:rsidRPr="004D3578">
        <w:t>Foreword</w:t>
      </w:r>
      <w:bookmarkEnd w:id="16"/>
      <w:bookmarkEnd w:id="17"/>
      <w:bookmarkEnd w:id="18"/>
    </w:p>
    <w:p w14:paraId="2511FBFA" w14:textId="04F84031" w:rsidR="00080512" w:rsidRPr="004D3578" w:rsidRDefault="00080512">
      <w:r w:rsidRPr="004D3578">
        <w:t xml:space="preserve">This </w:t>
      </w:r>
      <w:r w:rsidRPr="00C22C20">
        <w:t xml:space="preserve">Technical </w:t>
      </w:r>
      <w:bookmarkStart w:id="19" w:name="spectype3"/>
      <w:r w:rsidR="00602AEA" w:rsidRPr="00C22C20">
        <w:t>Report</w:t>
      </w:r>
      <w:bookmarkEnd w:id="19"/>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berschrift1"/>
      </w:pPr>
      <w:bookmarkStart w:id="20" w:name="introduction"/>
      <w:bookmarkEnd w:id="20"/>
      <w:r w:rsidRPr="004D3578">
        <w:br w:type="page"/>
      </w:r>
      <w:bookmarkStart w:id="21" w:name="scope"/>
      <w:bookmarkStart w:id="22" w:name="_Toc116945648"/>
      <w:bookmarkStart w:id="23" w:name="_Toc125316648"/>
      <w:bookmarkStart w:id="24" w:name="_Toc125363442"/>
      <w:bookmarkEnd w:id="21"/>
      <w:r w:rsidRPr="004D3578">
        <w:lastRenderedPageBreak/>
        <w:t>1</w:t>
      </w:r>
      <w:r w:rsidRPr="004D3578">
        <w:tab/>
        <w:t>Scope</w:t>
      </w:r>
      <w:bookmarkEnd w:id="22"/>
      <w:bookmarkEnd w:id="23"/>
      <w:bookmarkEnd w:id="24"/>
    </w:p>
    <w:p w14:paraId="6DE6F74A" w14:textId="69E0C629" w:rsidR="008A21D0" w:rsidRDefault="00080512" w:rsidP="008A21D0">
      <w:r w:rsidRPr="004D3578">
        <w:t xml:space="preserve">The </w:t>
      </w:r>
      <w:r w:rsidR="008A21D0">
        <w:t xml:space="preserve">scope of </w:t>
      </w:r>
      <w:r w:rsidRPr="004D3578">
        <w:t xml:space="preserve">present document </w:t>
      </w:r>
      <w:r w:rsidR="008A21D0">
        <w:t xml:space="preserve">is based on the requirements for SNA (TS 22.261 clause 6.10.2) </w:t>
      </w:r>
      <w:r w:rsidR="00D804C9">
        <w:t>[2]</w:t>
      </w:r>
      <w:r w:rsidR="008A21D0">
        <w:t xml:space="preserve"> and on the Study on application enablement aspects for subscriber-aware northbound API access (TR 23.700-95) </w:t>
      </w:r>
      <w:r w:rsidR="00D804C9">
        <w:t>[3]</w:t>
      </w:r>
      <w:r w:rsidR="008A21D0">
        <w:t>.</w:t>
      </w:r>
    </w:p>
    <w:p w14:paraId="50A9C100" w14:textId="77777777" w:rsidR="008A21D0" w:rsidRDefault="008A21D0" w:rsidP="008A21D0">
      <w:r>
        <w:t xml:space="preserve">The objective of this study is to: </w:t>
      </w:r>
    </w:p>
    <w:p w14:paraId="1B5E053A" w14:textId="77777777" w:rsidR="008A21D0" w:rsidRDefault="008A21D0" w:rsidP="008A21D0">
      <w:pPr>
        <w:pStyle w:val="B2"/>
        <w:numPr>
          <w:ilvl w:val="0"/>
          <w:numId w:val="15"/>
        </w:numPr>
        <w:suppressAutoHyphens/>
        <w:textAlignment w:val="baseline"/>
      </w:pPr>
      <w:r>
        <w:t>Identify potential new security requirements related to API invocation (such as user authorization) and define potential solutions to fulfil these requirements. This encompasses:</w:t>
      </w:r>
    </w:p>
    <w:p w14:paraId="00FB4EF3" w14:textId="77777777" w:rsidR="008A21D0" w:rsidRDefault="008A21D0" w:rsidP="008A21D0">
      <w:pPr>
        <w:pStyle w:val="B3"/>
      </w:pPr>
      <w:r>
        <w:t>-</w:t>
      </w:r>
      <w:r>
        <w:tab/>
        <w:t>Whether and how CAPIF functions can determine the resource owner upon CAPIF invocation</w:t>
      </w:r>
    </w:p>
    <w:p w14:paraId="441081B1" w14:textId="77777777" w:rsidR="008A21D0" w:rsidRDefault="008A21D0" w:rsidP="008A21D0">
      <w:pPr>
        <w:pStyle w:val="B3"/>
      </w:pPr>
      <w:r>
        <w:t>-</w:t>
      </w:r>
      <w:r>
        <w:tab/>
        <w:t>Whether and how CAPIF can support obtaining authorization from the resource owner</w:t>
      </w:r>
    </w:p>
    <w:p w14:paraId="484C2CBB" w14:textId="77777777" w:rsidR="008A21D0" w:rsidRDefault="008A21D0" w:rsidP="008A21D0">
      <w:pPr>
        <w:pStyle w:val="B3"/>
      </w:pPr>
      <w:r>
        <w:t>-</w:t>
      </w:r>
      <w:r>
        <w:tab/>
        <w:t>Whether and how CAPIF can support revocation of authorization by the resource owner</w:t>
      </w:r>
    </w:p>
    <w:p w14:paraId="2D5CE78A" w14:textId="77777777" w:rsidR="008A21D0" w:rsidRDefault="008A21D0" w:rsidP="008A21D0">
      <w:pPr>
        <w:pStyle w:val="B3"/>
      </w:pPr>
      <w:r>
        <w:t>-</w:t>
      </w:r>
      <w:r>
        <w:tab/>
        <w:t>Whether and how CAPIF can support security procedures with the aim to reduce authorization inquiries for a nested API invocation</w:t>
      </w:r>
    </w:p>
    <w:p w14:paraId="602B584C" w14:textId="77777777" w:rsidR="008A21D0" w:rsidRDefault="008A21D0" w:rsidP="008A21D0">
      <w:pPr>
        <w:pStyle w:val="B2"/>
      </w:pPr>
      <w:r>
        <w:tab/>
        <w:t>The study is not exclusively tailored to CAPIF, but should align with widely deployed authorization frameworks.</w:t>
      </w:r>
    </w:p>
    <w:p w14:paraId="79E73A2A" w14:textId="77777777" w:rsidR="008A21D0" w:rsidRDefault="008A21D0" w:rsidP="008A21D0">
      <w:pPr>
        <w:pStyle w:val="B2"/>
      </w:pPr>
      <w:r>
        <w:t xml:space="preserve">2. </w:t>
      </w:r>
      <w:r>
        <w:tab/>
        <w:t>Identify potential security requirements for APIs used in SNAAPP and define potential solutions to fulfil these requirements.</w:t>
      </w:r>
    </w:p>
    <w:p w14:paraId="36AF664D" w14:textId="77777777" w:rsidR="008A21D0" w:rsidRDefault="008A21D0" w:rsidP="008A21D0">
      <w:pPr>
        <w:pStyle w:val="B2"/>
        <w:ind w:hanging="131"/>
      </w:pPr>
      <w:r>
        <w:tab/>
        <w:t>This objective includes UE-originated API invocation.</w:t>
      </w:r>
    </w:p>
    <w:p w14:paraId="3F59FC06" w14:textId="4DC72F40" w:rsidR="00B47DA5" w:rsidRPr="004D3578" w:rsidRDefault="00B47DA5"/>
    <w:p w14:paraId="794720D9" w14:textId="77777777" w:rsidR="00080512" w:rsidRPr="004D3578" w:rsidRDefault="00080512">
      <w:pPr>
        <w:pStyle w:val="berschrift1"/>
      </w:pPr>
      <w:bookmarkStart w:id="25" w:name="references"/>
      <w:bookmarkStart w:id="26" w:name="_Toc116945649"/>
      <w:bookmarkStart w:id="27" w:name="_Toc125316649"/>
      <w:bookmarkStart w:id="28" w:name="_Toc125363443"/>
      <w:bookmarkEnd w:id="25"/>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C615A14" w:rsidR="00EC4A25" w:rsidRDefault="00EC4A25" w:rsidP="00EC4A25">
      <w:pPr>
        <w:pStyle w:val="EX"/>
      </w:pPr>
      <w:r w:rsidRPr="004D3578">
        <w:t>[1]</w:t>
      </w:r>
      <w:r w:rsidRPr="004D3578">
        <w:tab/>
        <w:t>3GPP TR 21.905: "Vocabulary for 3GPP Specifications".</w:t>
      </w:r>
    </w:p>
    <w:p w14:paraId="036C6DBA" w14:textId="5D7AA4D8" w:rsidR="00381244" w:rsidRDefault="00381244" w:rsidP="00381244">
      <w:pPr>
        <w:pStyle w:val="EX"/>
      </w:pPr>
      <w:r>
        <w:t>[</w:t>
      </w:r>
      <w:r w:rsidRPr="00DB302E">
        <w:t>2</w:t>
      </w:r>
      <w:r>
        <w:t>]</w:t>
      </w:r>
      <w:r>
        <w:tab/>
      </w:r>
      <w:r w:rsidRPr="000F235D">
        <w:t>3GPP TS 22.261: "Service requirements for the 5G system".</w:t>
      </w:r>
    </w:p>
    <w:p w14:paraId="6CC1E967" w14:textId="2F53C9D8" w:rsidR="009D11B2" w:rsidRDefault="009D11B2" w:rsidP="009D11B2">
      <w:pPr>
        <w:pStyle w:val="EX"/>
        <w:rPr>
          <w:lang w:eastAsia="zh-CN"/>
        </w:rPr>
      </w:pPr>
      <w:r>
        <w:rPr>
          <w:rFonts w:hint="eastAsia"/>
          <w:lang w:eastAsia="zh-CN"/>
        </w:rPr>
        <w:t>[</w:t>
      </w:r>
      <w:r>
        <w:rPr>
          <w:lang w:eastAsia="zh-CN"/>
        </w:rPr>
        <w:t>3]</w:t>
      </w:r>
      <w:r>
        <w:rPr>
          <w:lang w:eastAsia="zh-CN"/>
        </w:rPr>
        <w:tab/>
        <w:t>3GPP TR 23.700-95: “</w:t>
      </w:r>
      <w:r w:rsidRPr="00B30569">
        <w:rPr>
          <w:lang w:eastAsia="zh-CN"/>
        </w:rPr>
        <w:t>Study on application enablement aspects for subscriber-aware northbound API access</w:t>
      </w:r>
      <w:r>
        <w:rPr>
          <w:lang w:eastAsia="zh-CN"/>
        </w:rPr>
        <w:t>”.</w:t>
      </w:r>
    </w:p>
    <w:p w14:paraId="3A4AB6FD" w14:textId="6F1EFCB1" w:rsidR="009D11B2" w:rsidRDefault="009D11B2" w:rsidP="009D11B2">
      <w:pPr>
        <w:pStyle w:val="EX"/>
        <w:rPr>
          <w:lang w:eastAsia="zh-CN"/>
        </w:rPr>
      </w:pPr>
      <w:r>
        <w:rPr>
          <w:lang w:eastAsia="zh-CN"/>
        </w:rPr>
        <w:t>[4]</w:t>
      </w:r>
      <w:r>
        <w:rPr>
          <w:lang w:eastAsia="zh-CN"/>
        </w:rPr>
        <w:tab/>
        <w:t>IETF RFC 6749: “</w:t>
      </w:r>
      <w:r w:rsidRPr="00B30569">
        <w:rPr>
          <w:lang w:eastAsia="zh-CN"/>
        </w:rPr>
        <w:t>The OAuth 2.0 Authorization Framework</w:t>
      </w:r>
      <w:r>
        <w:rPr>
          <w:lang w:eastAsia="zh-CN"/>
        </w:rPr>
        <w:t>”.</w:t>
      </w:r>
    </w:p>
    <w:p w14:paraId="5F5AC98C" w14:textId="429F0C6F" w:rsidR="009D11B2" w:rsidRPr="00B30569" w:rsidRDefault="009D11B2" w:rsidP="009D11B2">
      <w:pPr>
        <w:pStyle w:val="EX"/>
        <w:rPr>
          <w:lang w:eastAsia="zh-CN"/>
        </w:rPr>
      </w:pPr>
      <w:r>
        <w:rPr>
          <w:rFonts w:hint="eastAsia"/>
          <w:lang w:eastAsia="zh-CN"/>
        </w:rPr>
        <w:t>[</w:t>
      </w:r>
      <w:r>
        <w:rPr>
          <w:lang w:eastAsia="zh-CN"/>
        </w:rPr>
        <w:t>5]</w:t>
      </w:r>
      <w:r>
        <w:rPr>
          <w:lang w:eastAsia="zh-CN"/>
        </w:rPr>
        <w:tab/>
        <w:t>3GPP TS 33.122: “</w:t>
      </w:r>
      <w:r w:rsidRPr="00DD45D6">
        <w:rPr>
          <w:lang w:eastAsia="zh-CN"/>
        </w:rPr>
        <w:t>Security aspects of Common API Framework (CAPIF) for 3GPP northbound APIs</w:t>
      </w:r>
      <w:r>
        <w:rPr>
          <w:lang w:eastAsia="zh-CN"/>
        </w:rPr>
        <w:t>”.</w:t>
      </w:r>
    </w:p>
    <w:p w14:paraId="11F67395" w14:textId="0D9B3309" w:rsidR="009D11B2" w:rsidRDefault="002C351D" w:rsidP="00C3329D">
      <w:pPr>
        <w:pStyle w:val="EX"/>
      </w:pPr>
      <w:r w:rsidRPr="002C351D">
        <w:t>[6</w:t>
      </w:r>
      <w:r w:rsidRPr="00255EE8">
        <w:t>]</w:t>
      </w:r>
      <w:r>
        <w:tab/>
        <w:t xml:space="preserve">openID.net: " OpenID Connect Core 1.0 incorporating errata set 1". Available at: </w:t>
      </w:r>
      <w:hyperlink r:id="rId13" w:history="1">
        <w:r>
          <w:rPr>
            <w:rStyle w:val="Hyperlink"/>
          </w:rPr>
          <w:t>https://openid.net/specs/openid-connect-core-1_0.html</w:t>
        </w:r>
      </w:hyperlink>
    </w:p>
    <w:p w14:paraId="5BFC8D80" w14:textId="01B130E4" w:rsidR="00246AB7" w:rsidRDefault="00246AB7" w:rsidP="00246AB7">
      <w:pPr>
        <w:pStyle w:val="EX"/>
        <w:rPr>
          <w:lang w:eastAsia="zh-CN"/>
        </w:rPr>
      </w:pPr>
      <w:r>
        <w:rPr>
          <w:rFonts w:hint="eastAsia"/>
          <w:lang w:eastAsia="zh-CN"/>
        </w:rPr>
        <w:t>[</w:t>
      </w:r>
      <w:r w:rsidRPr="002D77D1">
        <w:rPr>
          <w:lang w:eastAsia="zh-CN"/>
        </w:rPr>
        <w:t>7</w:t>
      </w:r>
      <w:r>
        <w:rPr>
          <w:lang w:eastAsia="zh-CN"/>
        </w:rPr>
        <w:t>]</w:t>
      </w:r>
      <w:r>
        <w:rPr>
          <w:lang w:eastAsia="zh-CN"/>
        </w:rPr>
        <w:tab/>
        <w:t>IETF RFC 7009: “</w:t>
      </w:r>
      <w:r w:rsidRPr="00D422CA">
        <w:rPr>
          <w:lang w:eastAsia="zh-CN"/>
        </w:rPr>
        <w:t>OAuth 2.0 Token Revocation</w:t>
      </w:r>
      <w:r>
        <w:rPr>
          <w:lang w:eastAsia="zh-CN"/>
        </w:rPr>
        <w:t>”.</w:t>
      </w:r>
    </w:p>
    <w:p w14:paraId="6DC9A22E" w14:textId="40A1A3B5" w:rsidR="00381244" w:rsidRDefault="00246AB7" w:rsidP="00850A92">
      <w:pPr>
        <w:pStyle w:val="EX"/>
        <w:rPr>
          <w:lang w:eastAsia="zh-CN"/>
        </w:rPr>
      </w:pPr>
      <w:r>
        <w:rPr>
          <w:lang w:eastAsia="zh-CN"/>
        </w:rPr>
        <w:t>[</w:t>
      </w:r>
      <w:r w:rsidRPr="00246AB7">
        <w:rPr>
          <w:lang w:eastAsia="zh-CN"/>
        </w:rPr>
        <w:t>8</w:t>
      </w:r>
      <w:r>
        <w:rPr>
          <w:lang w:eastAsia="zh-CN"/>
        </w:rPr>
        <w:t>]</w:t>
      </w:r>
      <w:r>
        <w:rPr>
          <w:lang w:eastAsia="zh-CN"/>
        </w:rPr>
        <w:tab/>
        <w:t>IETF RFC 7515: “</w:t>
      </w:r>
      <w:r w:rsidRPr="00D422CA">
        <w:rPr>
          <w:lang w:eastAsia="zh-CN"/>
        </w:rPr>
        <w:t>JSON Web Signature (JWS)</w:t>
      </w:r>
      <w:r>
        <w:rPr>
          <w:lang w:eastAsia="zh-CN"/>
        </w:rPr>
        <w:t>”.</w:t>
      </w:r>
    </w:p>
    <w:p w14:paraId="0B8D5FA8" w14:textId="3F5C1840" w:rsidR="005E11DA" w:rsidRDefault="005E11DA" w:rsidP="005E11DA">
      <w:pPr>
        <w:pStyle w:val="EX"/>
      </w:pPr>
      <w:r>
        <w:t>[9]</w:t>
      </w:r>
      <w:r>
        <w:tab/>
        <w:t>IETF RFC 7636: "Proof Key for Code Exchange by OAuth Public Clients"</w:t>
      </w:r>
      <w:r w:rsidR="002E447A">
        <w:t>.</w:t>
      </w:r>
    </w:p>
    <w:p w14:paraId="7D869334" w14:textId="7640AA68" w:rsidR="002E447A" w:rsidRDefault="002E447A" w:rsidP="005E11DA">
      <w:pPr>
        <w:pStyle w:val="EX"/>
      </w:pPr>
      <w:r>
        <w:lastRenderedPageBreak/>
        <w:t>[10]</w:t>
      </w:r>
      <w:r>
        <w:tab/>
        <w:t>IETF RFC 7662: "</w:t>
      </w:r>
      <w:r w:rsidRPr="002E447A">
        <w:t xml:space="preserve"> OAuth 2.0 Token Introspection</w:t>
      </w:r>
      <w:r>
        <w:t>".</w:t>
      </w:r>
    </w:p>
    <w:p w14:paraId="29D64CD2" w14:textId="5DEA025B" w:rsidR="00040B6E" w:rsidRDefault="00040B6E" w:rsidP="005E11DA">
      <w:pPr>
        <w:pStyle w:val="EX"/>
        <w:rPr>
          <w:lang w:eastAsia="zh-CN"/>
        </w:rPr>
      </w:pPr>
      <w:r>
        <w:rPr>
          <w:lang w:eastAsia="zh-CN"/>
        </w:rPr>
        <w:t>[11]</w:t>
      </w:r>
      <w:r>
        <w:rPr>
          <w:lang w:eastAsia="zh-CN"/>
        </w:rPr>
        <w:tab/>
        <w:t>IETF RFC 7542: "The Network Access Identifier".</w:t>
      </w:r>
    </w:p>
    <w:p w14:paraId="1412335E" w14:textId="77777777" w:rsidR="005E11DA" w:rsidRPr="004D3578" w:rsidRDefault="005E11DA" w:rsidP="00850A92">
      <w:pPr>
        <w:pStyle w:val="EX"/>
        <w:rPr>
          <w:lang w:eastAsia="zh-CN"/>
        </w:rPr>
      </w:pPr>
    </w:p>
    <w:p w14:paraId="24ACB616" w14:textId="3F4E72A8" w:rsidR="00080512" w:rsidRPr="004D3578" w:rsidRDefault="00C3329D">
      <w:pPr>
        <w:pStyle w:val="berschrift1"/>
      </w:pPr>
      <w:r w:rsidRPr="004D3578" w:rsidDel="00C3329D">
        <w:t xml:space="preserve"> </w:t>
      </w:r>
      <w:bookmarkStart w:id="29" w:name="definitions"/>
      <w:bookmarkStart w:id="30" w:name="_Toc116945650"/>
      <w:bookmarkStart w:id="31" w:name="_Toc125316650"/>
      <w:bookmarkStart w:id="32" w:name="_Toc125363444"/>
      <w:bookmarkEnd w:id="29"/>
      <w:r w:rsidR="00080512" w:rsidRPr="004D3578">
        <w:t>3</w:t>
      </w:r>
      <w:r w:rsidR="00080512" w:rsidRPr="004D3578">
        <w:tab/>
        <w:t>Definitions</w:t>
      </w:r>
      <w:r w:rsidR="00602AEA">
        <w:t xml:space="preserve"> of terms, symbols and abbreviations</w:t>
      </w:r>
      <w:bookmarkEnd w:id="30"/>
      <w:bookmarkEnd w:id="31"/>
      <w:bookmarkEnd w:id="3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berschrift2"/>
      </w:pPr>
      <w:bookmarkStart w:id="33" w:name="_Toc116945651"/>
      <w:bookmarkStart w:id="34" w:name="_Toc125316651"/>
      <w:bookmarkStart w:id="35" w:name="_Toc125363445"/>
      <w:r w:rsidRPr="004D3578">
        <w:t>3.1</w:t>
      </w:r>
      <w:r w:rsidRPr="004D3578">
        <w:tab/>
      </w:r>
      <w:r w:rsidR="002B6339">
        <w:t>Terms</w:t>
      </w:r>
      <w:bookmarkEnd w:id="33"/>
      <w:bookmarkEnd w:id="34"/>
      <w:bookmarkEnd w:id="3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36" w:name="_Toc116945652"/>
      <w:bookmarkStart w:id="37" w:name="_Toc125316652"/>
      <w:bookmarkStart w:id="38" w:name="_Toc125363446"/>
      <w:r w:rsidRPr="004D3578">
        <w:t>3.2</w:t>
      </w:r>
      <w:r w:rsidRPr="004D3578">
        <w:tab/>
        <w:t>Symbols</w:t>
      </w:r>
      <w:bookmarkEnd w:id="36"/>
      <w:bookmarkEnd w:id="37"/>
      <w:bookmarkEnd w:id="38"/>
    </w:p>
    <w:p w14:paraId="46F1B0F7" w14:textId="77777777" w:rsidR="00080512" w:rsidRPr="004D3578" w:rsidRDefault="00080512">
      <w:pPr>
        <w:keepNext/>
      </w:pPr>
      <w:r w:rsidRPr="004D3578">
        <w:t>For the purposes of the present document, the following symbols apply:</w:t>
      </w:r>
    </w:p>
    <w:p w14:paraId="790BB6FB" w14:textId="0E950693" w:rsidR="009B7824" w:rsidRDefault="009B7824" w:rsidP="009B7824">
      <w:pPr>
        <w:pStyle w:val="EW"/>
      </w:pPr>
      <w:r w:rsidRPr="009B7824">
        <w:t xml:space="preserve"> </w:t>
      </w:r>
      <w:r>
        <w:t>AEF</w:t>
      </w:r>
      <w:r>
        <w:tab/>
        <w:t>Application Exposure Function</w:t>
      </w:r>
    </w:p>
    <w:p w14:paraId="27191AEC" w14:textId="7F596C63" w:rsidR="00CD3EF1" w:rsidRDefault="00CD3EF1" w:rsidP="00CD3EF1">
      <w:pPr>
        <w:pStyle w:val="EW"/>
      </w:pPr>
      <w:r>
        <w:t>ANF</w:t>
      </w:r>
      <w:r>
        <w:tab/>
        <w:t>authentication function</w:t>
      </w:r>
    </w:p>
    <w:p w14:paraId="2A65640F" w14:textId="77777777" w:rsidR="009B7824" w:rsidRDefault="009B7824" w:rsidP="009B7824">
      <w:pPr>
        <w:pStyle w:val="EW"/>
      </w:pPr>
      <w:r>
        <w:t>API</w:t>
      </w:r>
      <w:r>
        <w:tab/>
        <w:t>Application Programming Interface</w:t>
      </w:r>
    </w:p>
    <w:p w14:paraId="0EBC4D86" w14:textId="77777777" w:rsidR="009B7824" w:rsidRDefault="009B7824" w:rsidP="009B7824">
      <w:pPr>
        <w:pStyle w:val="EW"/>
      </w:pPr>
      <w:r>
        <w:t>Authz</w:t>
      </w:r>
      <w:r>
        <w:tab/>
        <w:t>Authorization</w:t>
      </w:r>
    </w:p>
    <w:p w14:paraId="56FD5D7C" w14:textId="092A89A8" w:rsidR="00080512" w:rsidRDefault="00CD3EF1" w:rsidP="00CD3EF1">
      <w:pPr>
        <w:pStyle w:val="EW"/>
      </w:pPr>
      <w:r>
        <w:t>AZF</w:t>
      </w:r>
      <w:r>
        <w:tab/>
        <w:t>authorization function</w:t>
      </w:r>
    </w:p>
    <w:p w14:paraId="76C17C11" w14:textId="77777777" w:rsidR="006E5F8E" w:rsidRDefault="006E5F8E" w:rsidP="006E5F8E">
      <w:pPr>
        <w:pStyle w:val="EW"/>
      </w:pPr>
      <w:r>
        <w:t>CAPIF</w:t>
      </w:r>
      <w:r>
        <w:tab/>
      </w:r>
      <w:r w:rsidRPr="004971C1">
        <w:t>Common API Framework for 3GPP northbound APIs</w:t>
      </w:r>
    </w:p>
    <w:p w14:paraId="19DB0EB7" w14:textId="77777777" w:rsidR="00CD3EF1" w:rsidRPr="004D3578" w:rsidRDefault="00CD3EF1">
      <w:pPr>
        <w:pStyle w:val="EW"/>
      </w:pPr>
    </w:p>
    <w:p w14:paraId="50F83E7B" w14:textId="77777777" w:rsidR="00080512" w:rsidRPr="004D3578" w:rsidRDefault="00080512">
      <w:pPr>
        <w:pStyle w:val="EW"/>
      </w:pPr>
    </w:p>
    <w:p w14:paraId="5E81C5C1" w14:textId="77777777" w:rsidR="00080512" w:rsidRPr="004D3578" w:rsidRDefault="00080512">
      <w:pPr>
        <w:pStyle w:val="berschrift2"/>
      </w:pPr>
      <w:bookmarkStart w:id="39" w:name="_Toc116945653"/>
      <w:bookmarkStart w:id="40" w:name="_Toc125316653"/>
      <w:bookmarkStart w:id="41" w:name="_Toc125363447"/>
      <w:r w:rsidRPr="004D3578">
        <w:t>3.3</w:t>
      </w:r>
      <w:r w:rsidRPr="004D3578">
        <w:tab/>
        <w:t>Abbreviations</w:t>
      </w:r>
      <w:bookmarkEnd w:id="39"/>
      <w:bookmarkEnd w:id="40"/>
      <w:bookmarkEnd w:id="4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1A897D8" w:rsidR="00080512" w:rsidRPr="004D3578" w:rsidRDefault="00080512">
      <w:pPr>
        <w:pStyle w:val="berschrift1"/>
      </w:pPr>
      <w:bookmarkStart w:id="42" w:name="clause4"/>
      <w:bookmarkStart w:id="43" w:name="_Toc116945654"/>
      <w:bookmarkStart w:id="44" w:name="_Toc125316654"/>
      <w:bookmarkStart w:id="45" w:name="_Toc125363448"/>
      <w:bookmarkEnd w:id="42"/>
      <w:r w:rsidRPr="004D3578">
        <w:t>4</w:t>
      </w:r>
      <w:r w:rsidRPr="004D3578">
        <w:tab/>
      </w:r>
      <w:r w:rsidR="00B47DA5">
        <w:t>Assumptions</w:t>
      </w:r>
      <w:bookmarkEnd w:id="43"/>
      <w:bookmarkEnd w:id="44"/>
      <w:bookmarkEnd w:id="45"/>
    </w:p>
    <w:p w14:paraId="14277066" w14:textId="36FDD34E" w:rsidR="00080512" w:rsidRPr="004D3578" w:rsidRDefault="00B47DA5" w:rsidP="00B47DA5">
      <w:pPr>
        <w:pStyle w:val="EditorsNote"/>
      </w:pPr>
      <w:r>
        <w:t>Editor's note: This clause will capture the assumptions for this work</w:t>
      </w:r>
    </w:p>
    <w:p w14:paraId="480FB05A" w14:textId="027E9865" w:rsidR="00080512" w:rsidRPr="004D3578" w:rsidRDefault="00080512">
      <w:pPr>
        <w:pStyle w:val="berschrift2"/>
      </w:pPr>
      <w:bookmarkStart w:id="46" w:name="_Toc116945655"/>
      <w:bookmarkStart w:id="47" w:name="_Toc125316655"/>
      <w:bookmarkStart w:id="48" w:name="_Toc125363449"/>
      <w:r w:rsidRPr="004D3578">
        <w:t>4.1</w:t>
      </w:r>
      <w:r w:rsidRPr="004D3578">
        <w:tab/>
      </w:r>
      <w:r w:rsidR="00B47DA5">
        <w:t>Architectural assumptions</w:t>
      </w:r>
      <w:bookmarkEnd w:id="46"/>
      <w:bookmarkEnd w:id="47"/>
      <w:bookmarkEnd w:id="48"/>
    </w:p>
    <w:p w14:paraId="5AFFECD8" w14:textId="3734E6DF" w:rsidR="00B47DA5" w:rsidRPr="004D3578" w:rsidRDefault="00B47DA5" w:rsidP="00B47DA5">
      <w:pPr>
        <w:pStyle w:val="EditorsNote"/>
      </w:pPr>
      <w:r>
        <w:t>Editor's note: This clause will capture the architectural assumptions for this work</w:t>
      </w:r>
    </w:p>
    <w:p w14:paraId="12C4199E" w14:textId="70B43AFF" w:rsidR="00080512" w:rsidRPr="004D3578" w:rsidRDefault="00080512">
      <w:pPr>
        <w:pStyle w:val="TF"/>
      </w:pPr>
    </w:p>
    <w:p w14:paraId="744BDB2D" w14:textId="57DBCDC8" w:rsidR="00617265" w:rsidRDefault="00617265" w:rsidP="00617265">
      <w:pPr>
        <w:pStyle w:val="berschrift1"/>
      </w:pPr>
      <w:bookmarkStart w:id="49" w:name="_Toc106092166"/>
      <w:bookmarkStart w:id="50" w:name="_Toc116945656"/>
      <w:bookmarkStart w:id="51" w:name="_Toc125316656"/>
      <w:bookmarkStart w:id="52" w:name="_Toc125363450"/>
      <w:r>
        <w:lastRenderedPageBreak/>
        <w:t>5</w:t>
      </w:r>
      <w:r w:rsidRPr="004D3578">
        <w:tab/>
      </w:r>
      <w:r>
        <w:t>Key issues</w:t>
      </w:r>
      <w:bookmarkEnd w:id="49"/>
      <w:bookmarkEnd w:id="50"/>
      <w:bookmarkEnd w:id="51"/>
      <w:bookmarkEnd w:id="52"/>
    </w:p>
    <w:p w14:paraId="3F3E6B82" w14:textId="26A4405D" w:rsidR="00381244" w:rsidRDefault="00381244" w:rsidP="00381244">
      <w:pPr>
        <w:rPr>
          <w:lang w:val="en-US"/>
        </w:rPr>
      </w:pPr>
    </w:p>
    <w:p w14:paraId="2F9E41E8" w14:textId="77777777" w:rsidR="00F00A60" w:rsidRDefault="00F00A60" w:rsidP="00F00A60">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53" w:name="_Toc116945657"/>
      <w:bookmarkStart w:id="54" w:name="_Toc125316657"/>
      <w:bookmarkStart w:id="55" w:name="_Toc125363451"/>
      <w:bookmarkStart w:id="56" w:name="_Toc106092167"/>
      <w:r>
        <w:t>5.1</w:t>
      </w:r>
      <w:r>
        <w:tab/>
        <w:t>Key issue #1: Checking authentication and authorization of invoker</w:t>
      </w:r>
      <w:bookmarkEnd w:id="53"/>
      <w:bookmarkEnd w:id="54"/>
      <w:bookmarkEnd w:id="55"/>
    </w:p>
    <w:p w14:paraId="6553301B" w14:textId="7CD86647"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57" w:name="_Toc116945658"/>
      <w:bookmarkStart w:id="58" w:name="_Toc125316658"/>
      <w:bookmarkStart w:id="59" w:name="_Toc125363452"/>
      <w:r>
        <w:t>5.</w:t>
      </w:r>
      <w:r w:rsidR="00733DD4">
        <w:t>1</w:t>
      </w:r>
      <w:r>
        <w:t>.1</w:t>
      </w:r>
      <w:r>
        <w:tab/>
        <w:t>Key issue details</w:t>
      </w:r>
      <w:bookmarkEnd w:id="57"/>
      <w:bookmarkEnd w:id="58"/>
      <w:bookmarkEnd w:id="59"/>
      <w:r>
        <w:t xml:space="preserve"> </w:t>
      </w:r>
    </w:p>
    <w:p w14:paraId="436958F2" w14:textId="77777777" w:rsidR="00F00A60" w:rsidRDefault="00F00A60" w:rsidP="00F00A60">
      <w:r>
        <w:t>Only certain invokers are permitted to invoke subscriber aware northbound APIs, Therefore it is necessary to authenticate and authorize these invokers to access the APIs. The requirements for CAPIF apply.</w:t>
      </w:r>
    </w:p>
    <w:p w14:paraId="3B860D49" w14:textId="77777777" w:rsidR="00F00A60" w:rsidRDefault="00F00A60" w:rsidP="00F00A60">
      <w:r>
        <w:t>For SNAAPP, the API invoker can also reside on a UE.</w:t>
      </w:r>
    </w:p>
    <w:p w14:paraId="20B88D67" w14:textId="25F7B5A3"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60" w:name="_Toc116945659"/>
      <w:bookmarkStart w:id="61" w:name="_Toc125316659"/>
      <w:bookmarkStart w:id="62" w:name="_Toc125363453"/>
      <w:r>
        <w:t>5.</w:t>
      </w:r>
      <w:r w:rsidR="00733DD4">
        <w:t>1</w:t>
      </w:r>
      <w:r>
        <w:t>.3</w:t>
      </w:r>
      <w:r>
        <w:tab/>
        <w:t>Potential security requirements</w:t>
      </w:r>
      <w:bookmarkEnd w:id="60"/>
      <w:bookmarkEnd w:id="61"/>
      <w:bookmarkEnd w:id="62"/>
      <w:r>
        <w:t xml:space="preserve"> </w:t>
      </w:r>
    </w:p>
    <w:p w14:paraId="631560C3" w14:textId="77777777" w:rsidR="00F00A60" w:rsidRDefault="00F00A60" w:rsidP="00F00A60">
      <w:r>
        <w:t>The requirements for the CAPIF-2 interface of 33.122 clause 4.4 shall apply:</w:t>
      </w:r>
    </w:p>
    <w:p w14:paraId="462E0975" w14:textId="77777777" w:rsidR="00F00A60" w:rsidRDefault="00F00A60" w:rsidP="00F00A60">
      <w:r>
        <w:t>(quoted for convenience)</w:t>
      </w:r>
    </w:p>
    <w:p w14:paraId="6F2DA791" w14:textId="77777777" w:rsidR="00F00A60" w:rsidRDefault="00F00A60" w:rsidP="00F00A60">
      <w:r>
        <w:t>The CAPIF-2/2e reference points between the API invoker and API exposing function shall fulfil the following requirements:</w:t>
      </w:r>
    </w:p>
    <w:p w14:paraId="45824C41" w14:textId="77777777" w:rsidR="00F00A60" w:rsidRDefault="00F00A60" w:rsidP="00F00A60">
      <w:pPr>
        <w:pStyle w:val="B1"/>
      </w:pPr>
      <w:r>
        <w:rPr>
          <w:lang w:eastAsia="ja-JP"/>
        </w:rPr>
        <w:t>-</w:t>
      </w:r>
      <w:r>
        <w:rPr>
          <w:lang w:eastAsia="ja-JP"/>
        </w:rPr>
        <w:tab/>
        <w:t xml:space="preserve"> [CAPIF-SEC-4.4-a] Mutual authentication between the API invoker and the API exposing function shall be supported.</w:t>
      </w:r>
    </w:p>
    <w:p w14:paraId="32B426B7" w14:textId="77777777" w:rsidR="00F00A60" w:rsidRDefault="00F00A60" w:rsidP="00F00A60">
      <w:pPr>
        <w:pStyle w:val="B1"/>
      </w:pPr>
      <w:r>
        <w:rPr>
          <w:lang w:eastAsia="ja-JP"/>
        </w:rPr>
        <w:t>-</w:t>
      </w:r>
      <w:r>
        <w:rPr>
          <w:lang w:eastAsia="ja-JP"/>
        </w:rPr>
        <w:tab/>
        <w:t xml:space="preserve"> [CAPIF-SEC-4.4-b] The transport of messages over the CAPIF-2 and CAPIF-2e reference points shall be integrity protected.</w:t>
      </w:r>
    </w:p>
    <w:p w14:paraId="443E10CC" w14:textId="77777777" w:rsidR="00F00A60" w:rsidRDefault="00F00A60" w:rsidP="00F00A60">
      <w:pPr>
        <w:pStyle w:val="B1"/>
      </w:pPr>
      <w:r>
        <w:rPr>
          <w:lang w:eastAsia="ja-JP"/>
        </w:rPr>
        <w:t>-</w:t>
      </w:r>
      <w:r>
        <w:rPr>
          <w:lang w:eastAsia="ja-JP"/>
        </w:rPr>
        <w:tab/>
        <w:t xml:space="preserve"> [CAPIF-SEC-4.4-c] The transport of messages over the CAPIF-2 and CAPIF-2e reference points shall be protected from replay attacks.</w:t>
      </w:r>
    </w:p>
    <w:p w14:paraId="1C17458B" w14:textId="77777777" w:rsidR="00F00A60" w:rsidRDefault="00F00A60" w:rsidP="00F00A60">
      <w:pPr>
        <w:pStyle w:val="B1"/>
      </w:pPr>
      <w:r>
        <w:rPr>
          <w:lang w:eastAsia="ja-JP"/>
        </w:rPr>
        <w:t>-</w:t>
      </w:r>
      <w:r>
        <w:rPr>
          <w:lang w:eastAsia="ja-JP"/>
        </w:rPr>
        <w:tab/>
        <w:t xml:space="preserve"> [CAPIF-SEC-4.4-d] The transport of messages over the CAPIF-2 and CAPIF-2e reference points shall be confidentiality protected. </w:t>
      </w:r>
    </w:p>
    <w:p w14:paraId="43D39A65" w14:textId="77777777" w:rsidR="00F00A60" w:rsidRDefault="00F00A60" w:rsidP="00F00A60">
      <w:pPr>
        <w:pStyle w:val="B1"/>
      </w:pPr>
      <w:r>
        <w:rPr>
          <w:lang w:eastAsia="ja-JP"/>
        </w:rPr>
        <w:t>-</w:t>
      </w:r>
      <w:r>
        <w:rPr>
          <w:lang w:eastAsia="ja-JP"/>
        </w:rPr>
        <w:tab/>
        <w:t xml:space="preserve"> [CAPIF-SEC-4.4-e] Privacy of the 3GPP user over the CAPIF-2 and CAPIF-2e reference points shall be protected.</w:t>
      </w:r>
    </w:p>
    <w:p w14:paraId="27D6F7AC" w14:textId="7D2DD8B3" w:rsidR="00F00A60" w:rsidRDefault="00F00A60" w:rsidP="00F00A60">
      <w:pPr>
        <w:pStyle w:val="B1"/>
        <w:rPr>
          <w:lang w:eastAsia="ja-JP"/>
        </w:rPr>
      </w:pPr>
      <w:r>
        <w:rPr>
          <w:lang w:eastAsia="ja-JP"/>
        </w:rPr>
        <w:t>-</w:t>
      </w:r>
      <w:r>
        <w:rPr>
          <w:lang w:eastAsia="ja-JP"/>
        </w:rPr>
        <w:tab/>
        <w:t xml:space="preserve"> [CAPIF-SEC-4.4-f] The API exposing function shall determine whether API invoker is authorized to access service API.</w:t>
      </w:r>
    </w:p>
    <w:p w14:paraId="14305D12" w14:textId="430837A9" w:rsidR="00F00A60" w:rsidRDefault="00733DD4" w:rsidP="00F00A60">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63" w:name="_Toc116945660"/>
      <w:bookmarkStart w:id="64" w:name="_Toc125316660"/>
      <w:bookmarkStart w:id="65" w:name="_Toc125363454"/>
      <w:r>
        <w:t>5.2</w:t>
      </w:r>
      <w:r w:rsidR="00F00A60">
        <w:tab/>
        <w:t>Key Issue #2: Checking authorization before allowing access</w:t>
      </w:r>
      <w:bookmarkEnd w:id="63"/>
      <w:bookmarkEnd w:id="64"/>
      <w:bookmarkEnd w:id="65"/>
    </w:p>
    <w:p w14:paraId="1E6F46B2" w14:textId="4A4FA313"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66" w:name="_Toc116945661"/>
      <w:bookmarkStart w:id="67" w:name="_Toc125316661"/>
      <w:bookmarkStart w:id="68" w:name="_Toc125363455"/>
      <w:r>
        <w:t>5.</w:t>
      </w:r>
      <w:r w:rsidR="00733DD4">
        <w:t>2</w:t>
      </w:r>
      <w:r>
        <w:t>.1</w:t>
      </w:r>
      <w:r>
        <w:tab/>
        <w:t>Key issue details</w:t>
      </w:r>
      <w:bookmarkEnd w:id="66"/>
      <w:bookmarkEnd w:id="67"/>
      <w:bookmarkEnd w:id="68"/>
      <w:r>
        <w:t xml:space="preserve"> </w:t>
      </w:r>
    </w:p>
    <w:p w14:paraId="2DF7D542" w14:textId="77777777" w:rsidR="00F00A60" w:rsidRDefault="00F00A60" w:rsidP="00F00A60">
      <w:r>
        <w:t>Resource owners need to be able to control access to their resources. In the use cases described in TR23.700-95, the resource owner is the UE's user, or the UE's user has been given permission by the subscriber to authorize access to the resource.</w:t>
      </w:r>
    </w:p>
    <w:p w14:paraId="4D9346C0" w14:textId="351A9F9B"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69" w:name="_Toc116945662"/>
      <w:bookmarkStart w:id="70" w:name="_Toc125316662"/>
      <w:bookmarkStart w:id="71" w:name="_Toc125363456"/>
      <w:r>
        <w:t>5.</w:t>
      </w:r>
      <w:r w:rsidR="00733DD4">
        <w:t>2</w:t>
      </w:r>
      <w:r>
        <w:t>.3</w:t>
      </w:r>
      <w:r>
        <w:tab/>
        <w:t>Potential security requirements</w:t>
      </w:r>
      <w:bookmarkEnd w:id="69"/>
      <w:bookmarkEnd w:id="70"/>
      <w:bookmarkEnd w:id="71"/>
      <w:r>
        <w:t xml:space="preserve"> </w:t>
      </w:r>
    </w:p>
    <w:p w14:paraId="07C40226" w14:textId="77777777" w:rsidR="00F00A60" w:rsidRDefault="00F00A60" w:rsidP="00F00A60">
      <w:pPr>
        <w:numPr>
          <w:ilvl w:val="0"/>
          <w:numId w:val="16"/>
        </w:numPr>
        <w:suppressAutoHyphens/>
      </w:pPr>
      <w:r>
        <w:t xml:space="preserve">Authn-1-ResOwner: when giving or revoking authorization, the resource owner shall be authenticated. </w:t>
      </w:r>
    </w:p>
    <w:p w14:paraId="75EAB86F" w14:textId="77777777" w:rsidR="00F00A60" w:rsidRDefault="00F00A60" w:rsidP="00F00A60">
      <w:pPr>
        <w:numPr>
          <w:ilvl w:val="0"/>
          <w:numId w:val="16"/>
        </w:numPr>
        <w:suppressAutoHyphens/>
      </w:pPr>
      <w:r>
        <w:t>Authz-1-General: A</w:t>
      </w:r>
      <w:r>
        <w:rPr>
          <w:lang w:val="en-US"/>
        </w:rPr>
        <w:t>ccess to resources of the resource owner via the northbound APIs shall only be allowed if the resource owner has authorized it.</w:t>
      </w:r>
    </w:p>
    <w:p w14:paraId="48B25E0E" w14:textId="77777777" w:rsidR="00F00A60" w:rsidRDefault="00F00A60" w:rsidP="00F00A60">
      <w:pPr>
        <w:numPr>
          <w:ilvl w:val="0"/>
          <w:numId w:val="16"/>
        </w:numPr>
        <w:suppressAutoHyphens/>
      </w:pPr>
      <w:r>
        <w:t>Authz-2-App: Authorization shall be given to an application. Authentication of applications by the operating system of the UE is out of 3GPP scope.</w:t>
      </w:r>
      <w:r>
        <w:rPr>
          <w:lang w:val="en-US"/>
        </w:rPr>
        <w:t xml:space="preserve"> </w:t>
      </w:r>
    </w:p>
    <w:p w14:paraId="7DCF0FEE" w14:textId="77777777" w:rsidR="00F00A60" w:rsidRDefault="00F00A60" w:rsidP="00F00A60">
      <w:r>
        <w:lastRenderedPageBreak/>
        <w:t xml:space="preserve">Authz-3-OtherSub: </w:t>
      </w:r>
      <w:r>
        <w:rPr>
          <w:lang w:val="en-US"/>
        </w:rPr>
        <w:t xml:space="preserve">In case it is not the resource owner triggering the AF to invoke an API, the triggerer UE of the AF shall be authorized by the resource owner to access the resource through the API. </w:t>
      </w:r>
    </w:p>
    <w:p w14:paraId="0BA31D4B" w14:textId="77777777" w:rsidR="00F00A60" w:rsidRDefault="00F00A60" w:rsidP="00CF7A4B">
      <w:pPr>
        <w:pStyle w:val="EditorsNote"/>
      </w:pPr>
      <w:r>
        <w:t>Editor's N</w:t>
      </w:r>
      <w:r>
        <w:rPr>
          <w:rFonts w:eastAsia="SimSun"/>
          <w:lang w:eastAsia="zh-CN"/>
        </w:rPr>
        <w:t>o</w:t>
      </w:r>
      <w:r>
        <w:t>te: this requirement is FFS taking into consideration the reply from SA6.</w:t>
      </w:r>
    </w:p>
    <w:p w14:paraId="0BA7753B" w14:textId="77777777" w:rsidR="00F00A60" w:rsidRDefault="00F00A60" w:rsidP="00F00A60">
      <w:pPr>
        <w:numPr>
          <w:ilvl w:val="0"/>
          <w:numId w:val="16"/>
        </w:numPr>
        <w:suppressAutoHyphens/>
      </w:pPr>
      <w:r>
        <w:t xml:space="preserve">Authz-4-Scope: The 5G system shall be able to limit the scope of API requests to resources owned by a resource owner. </w:t>
      </w:r>
    </w:p>
    <w:p w14:paraId="13E56DBE" w14:textId="44BDCA1D" w:rsidR="0093277E" w:rsidRDefault="00F00A60" w:rsidP="00CF7A4B">
      <w:pPr>
        <w:numPr>
          <w:ilvl w:val="0"/>
          <w:numId w:val="16"/>
        </w:numPr>
        <w:suppressAutoHyphens/>
      </w:pPr>
      <w:r w:rsidRPr="00CF7A4B">
        <w:t>Authz-5-Revoke: The resource owner shall be able to revoke authorization at any time. From then on access to resources based on the revoked authorization shall not be allowed.</w:t>
      </w:r>
      <w:bookmarkStart w:id="72" w:name="_Toc116945663"/>
    </w:p>
    <w:p w14:paraId="3FFF88C3" w14:textId="68A7456A" w:rsidR="00382503" w:rsidRPr="00CF7A4B" w:rsidRDefault="00382503" w:rsidP="00CF7A4B">
      <w:pPr>
        <w:pStyle w:val="Listenabsatz"/>
        <w:numPr>
          <w:ilvl w:val="0"/>
          <w:numId w:val="16"/>
        </w:numPr>
        <w:rPr>
          <w:rFonts w:eastAsia="Malgun Gothic"/>
        </w:rPr>
      </w:pPr>
      <w:r w:rsidRPr="00382503">
        <w:rPr>
          <w:lang w:val="en-US"/>
        </w:rPr>
        <w:t>The 5G system shall be able to preserve the confidentiality of the UE's external identity (i.e., MSISDN) against a third party.</w:t>
      </w:r>
    </w:p>
    <w:p w14:paraId="1D245618" w14:textId="5DEACDC9" w:rsidR="00617265" w:rsidRPr="00990921" w:rsidRDefault="00617265" w:rsidP="00617265">
      <w:pPr>
        <w:pStyle w:val="berschrift2"/>
        <w:rPr>
          <w:rFonts w:cs="Arial"/>
          <w:sz w:val="28"/>
          <w:szCs w:val="28"/>
        </w:rPr>
      </w:pPr>
      <w:bookmarkStart w:id="73" w:name="_Toc125316663"/>
      <w:bookmarkStart w:id="74" w:name="_Toc125363457"/>
      <w:r w:rsidRPr="0092145B">
        <w:t>5.</w:t>
      </w:r>
      <w:r w:rsidRPr="00BB04B4">
        <w:rPr>
          <w:highlight w:val="yellow"/>
        </w:rPr>
        <w:t>X</w:t>
      </w:r>
      <w:r>
        <w:tab/>
        <w:t>Key issue #</w:t>
      </w:r>
      <w:r w:rsidRPr="00BB04B4">
        <w:rPr>
          <w:highlight w:val="yellow"/>
        </w:rPr>
        <w:t>X</w:t>
      </w:r>
      <w:r>
        <w:t>: &lt;Title&gt;</w:t>
      </w:r>
      <w:bookmarkEnd w:id="56"/>
      <w:bookmarkEnd w:id="72"/>
      <w:bookmarkEnd w:id="73"/>
      <w:bookmarkEnd w:id="74"/>
    </w:p>
    <w:p w14:paraId="16079D3B" w14:textId="77777777" w:rsidR="00617265" w:rsidRDefault="00617265" w:rsidP="00617265">
      <w:pPr>
        <w:pStyle w:val="berschrift3"/>
      </w:pPr>
      <w:bookmarkStart w:id="75" w:name="_Toc106092168"/>
      <w:bookmarkStart w:id="76" w:name="_Toc116945664"/>
      <w:bookmarkStart w:id="77" w:name="_Toc125316664"/>
      <w:bookmarkStart w:id="78" w:name="_Toc125363458"/>
      <w:r w:rsidRPr="0092145B">
        <w:t>5.</w:t>
      </w:r>
      <w:r w:rsidRPr="00BB04B4">
        <w:rPr>
          <w:highlight w:val="yellow"/>
        </w:rPr>
        <w:t>X</w:t>
      </w:r>
      <w:r>
        <w:t>.1</w:t>
      </w:r>
      <w:r>
        <w:tab/>
        <w:t>Key issue details</w:t>
      </w:r>
      <w:bookmarkEnd w:id="75"/>
      <w:bookmarkEnd w:id="76"/>
      <w:bookmarkEnd w:id="77"/>
      <w:bookmarkEnd w:id="78"/>
      <w:r>
        <w:t xml:space="preserve"> </w:t>
      </w:r>
    </w:p>
    <w:p w14:paraId="3D2790FD" w14:textId="77777777" w:rsidR="00617265" w:rsidRPr="0092145B" w:rsidRDefault="00617265" w:rsidP="00617265"/>
    <w:p w14:paraId="31F2085C" w14:textId="77777777" w:rsidR="00617265" w:rsidRDefault="00617265" w:rsidP="00617265">
      <w:pPr>
        <w:pStyle w:val="berschrift3"/>
      </w:pPr>
      <w:bookmarkStart w:id="79" w:name="_Toc106092169"/>
      <w:bookmarkStart w:id="80" w:name="_Toc116945665"/>
      <w:bookmarkStart w:id="81" w:name="_Toc125316665"/>
      <w:bookmarkStart w:id="82" w:name="_Toc125363459"/>
      <w:r w:rsidRPr="0092145B">
        <w:t>5.</w:t>
      </w:r>
      <w:r w:rsidRPr="00BB04B4">
        <w:rPr>
          <w:highlight w:val="yellow"/>
        </w:rPr>
        <w:t>X</w:t>
      </w:r>
      <w:r>
        <w:t>.2</w:t>
      </w:r>
      <w:r>
        <w:tab/>
        <w:t>Threats</w:t>
      </w:r>
      <w:bookmarkEnd w:id="79"/>
      <w:bookmarkEnd w:id="80"/>
      <w:bookmarkEnd w:id="81"/>
      <w:bookmarkEnd w:id="82"/>
    </w:p>
    <w:p w14:paraId="2D379215" w14:textId="77777777" w:rsidR="00617265" w:rsidRPr="0092145B" w:rsidRDefault="00617265" w:rsidP="00617265"/>
    <w:p w14:paraId="47EBEF3E" w14:textId="77777777" w:rsidR="00617265" w:rsidRDefault="00617265" w:rsidP="00617265">
      <w:pPr>
        <w:pStyle w:val="berschrift3"/>
      </w:pPr>
      <w:bookmarkStart w:id="83" w:name="_Toc106092170"/>
      <w:bookmarkStart w:id="84" w:name="_Toc116945666"/>
      <w:bookmarkStart w:id="85" w:name="_Toc125316666"/>
      <w:bookmarkStart w:id="86" w:name="_Toc125363460"/>
      <w:r w:rsidRPr="0092145B">
        <w:t>5.</w:t>
      </w:r>
      <w:r w:rsidRPr="0092145B">
        <w:rPr>
          <w:highlight w:val="yellow"/>
        </w:rPr>
        <w:t>X</w:t>
      </w:r>
      <w:r>
        <w:t>.3</w:t>
      </w:r>
      <w:r>
        <w:tab/>
        <w:t>Potential security requirements</w:t>
      </w:r>
      <w:bookmarkEnd w:id="83"/>
      <w:bookmarkEnd w:id="84"/>
      <w:bookmarkEnd w:id="85"/>
      <w:bookmarkEnd w:id="86"/>
      <w:r w:rsidRPr="0092145B">
        <w:t xml:space="preserve"> </w:t>
      </w:r>
    </w:p>
    <w:p w14:paraId="4145FF88" w14:textId="77777777" w:rsidR="00617265" w:rsidRPr="0092145B" w:rsidRDefault="00617265" w:rsidP="00617265"/>
    <w:p w14:paraId="3568CE5D" w14:textId="77777777" w:rsidR="00617265" w:rsidRPr="0072792E" w:rsidRDefault="00617265" w:rsidP="00617265">
      <w:pPr>
        <w:pStyle w:val="berschrift1"/>
      </w:pPr>
      <w:bookmarkStart w:id="87" w:name="_Toc80633893"/>
      <w:bookmarkStart w:id="88" w:name="_Toc106092171"/>
      <w:bookmarkStart w:id="89" w:name="_Toc116945667"/>
      <w:bookmarkStart w:id="90" w:name="_Toc125316667"/>
      <w:bookmarkStart w:id="91" w:name="_Toc125363461"/>
      <w:r w:rsidRPr="0072792E">
        <w:t>6</w:t>
      </w:r>
      <w:r w:rsidRPr="0072792E">
        <w:tab/>
        <w:t>Proposed solutions</w:t>
      </w:r>
      <w:bookmarkEnd w:id="87"/>
      <w:bookmarkEnd w:id="88"/>
      <w:bookmarkEnd w:id="89"/>
      <w:bookmarkEnd w:id="90"/>
      <w:bookmarkEnd w:id="91"/>
    </w:p>
    <w:p w14:paraId="10C183FB" w14:textId="77777777" w:rsidR="00617265" w:rsidRPr="00733DD4" w:rsidRDefault="00617265" w:rsidP="00617265">
      <w:pPr>
        <w:pStyle w:val="berschrift2"/>
        <w:rPr>
          <w:rFonts w:eastAsia="SimSun"/>
        </w:rPr>
      </w:pPr>
      <w:bookmarkStart w:id="92" w:name="_Toc80633894"/>
      <w:bookmarkStart w:id="93" w:name="_Toc106092172"/>
      <w:bookmarkStart w:id="94" w:name="_Toc116945668"/>
      <w:bookmarkStart w:id="95" w:name="_Toc125316668"/>
      <w:bookmarkStart w:id="96" w:name="_Toc125363462"/>
      <w:r w:rsidRPr="0072792E">
        <w:rPr>
          <w:rFonts w:eastAsia="SimSun"/>
        </w:rPr>
        <w:t>6.</w:t>
      </w:r>
      <w:r>
        <w:rPr>
          <w:rFonts w:eastAsia="SimSun"/>
        </w:rPr>
        <w:t>0</w:t>
      </w:r>
      <w:r w:rsidRPr="0072792E">
        <w:rPr>
          <w:rFonts w:eastAsia="SimSun"/>
        </w:rPr>
        <w:tab/>
      </w:r>
      <w:r w:rsidRPr="00733DD4">
        <w:rPr>
          <w:rFonts w:eastAsia="SimSun"/>
        </w:rPr>
        <w:t>Mapping of solutions to key issues</w:t>
      </w:r>
      <w:bookmarkEnd w:id="92"/>
      <w:bookmarkEnd w:id="93"/>
      <w:bookmarkEnd w:id="94"/>
      <w:bookmarkEnd w:id="95"/>
      <w:bookmarkEnd w:id="96"/>
    </w:p>
    <w:p w14:paraId="6AF0DE84" w14:textId="77777777" w:rsidR="00617265" w:rsidRPr="005512F7" w:rsidRDefault="00617265" w:rsidP="00617265">
      <w:pPr>
        <w:pStyle w:val="TH"/>
        <w:rPr>
          <w:rFonts w:eastAsia="SimSun"/>
        </w:rPr>
      </w:pPr>
      <w:r w:rsidRPr="00733DD4">
        <w:rPr>
          <w:rFonts w:eastAsia="SimSun"/>
        </w:rPr>
        <w:t>Table 6.0</w:t>
      </w:r>
      <w:r w:rsidRPr="005512F7">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55122F" w14:paraId="25A4A5F4"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5512F7" w:rsidRDefault="00617265" w:rsidP="009D11B2">
            <w:pPr>
              <w:pStyle w:val="TAH"/>
              <w:rPr>
                <w:rFonts w:eastAsia="SimSun"/>
              </w:rPr>
            </w:pPr>
            <w:r w:rsidRPr="005512F7">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55122F" w:rsidRDefault="00617265" w:rsidP="009D11B2">
            <w:pPr>
              <w:pStyle w:val="TAH"/>
              <w:rPr>
                <w:rFonts w:eastAsia="SimSun"/>
                <w:bCs/>
              </w:rPr>
            </w:pPr>
            <w:r w:rsidRPr="0055122F">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55122F" w:rsidRDefault="00617265" w:rsidP="009D11B2">
            <w:pPr>
              <w:pStyle w:val="TAH"/>
              <w:rPr>
                <w:rFonts w:eastAsia="SimSun"/>
                <w:bCs/>
              </w:rPr>
            </w:pPr>
            <w:r w:rsidRPr="0055122F">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642D0681" w:rsidR="00617265" w:rsidRPr="0055122F" w:rsidRDefault="00617265" w:rsidP="009D11B2">
            <w:pPr>
              <w:pStyle w:val="TAH"/>
              <w:rPr>
                <w:rFonts w:eastAsia="SimSun"/>
                <w:bCs/>
              </w:rPr>
            </w:pPr>
          </w:p>
        </w:tc>
      </w:tr>
      <w:tr w:rsidR="006E5F8E" w:rsidRPr="0072792E" w14:paraId="5A9D924F"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171EB6A5" w:rsidR="006E5F8E" w:rsidRPr="00733DD4" w:rsidRDefault="006E5F8E" w:rsidP="006E5F8E">
            <w:pPr>
              <w:pStyle w:val="TAL"/>
              <w:rPr>
                <w:rFonts w:eastAsia="SimSun"/>
                <w:b/>
              </w:rPr>
            </w:pPr>
            <w:r w:rsidRPr="0055122F">
              <w:t>Solution #3</w:t>
            </w:r>
            <w:r w:rsidRPr="00733DD4">
              <w:t>: UE Originated API invocation using OAuth Client Credential Grant</w:t>
            </w:r>
          </w:p>
        </w:tc>
        <w:tc>
          <w:tcPr>
            <w:tcW w:w="650" w:type="dxa"/>
            <w:tcBorders>
              <w:top w:val="single" w:sz="4" w:space="0" w:color="auto"/>
              <w:left w:val="single" w:sz="4" w:space="0" w:color="auto"/>
              <w:bottom w:val="single" w:sz="4" w:space="0" w:color="auto"/>
              <w:right w:val="single" w:sz="4" w:space="0" w:color="auto"/>
            </w:tcBorders>
          </w:tcPr>
          <w:p w14:paraId="057E568C" w14:textId="52E1B1B6" w:rsidR="006E5F8E" w:rsidRPr="0072792E" w:rsidRDefault="008658DE" w:rsidP="006E5F8E">
            <w:pPr>
              <w:pStyle w:val="TAC"/>
              <w:rPr>
                <w:rFonts w:eastAsia="SimSun"/>
              </w:rPr>
            </w:pPr>
            <w:r>
              <w:rPr>
                <w:rFonts w:eastAsia="SimSun"/>
              </w:rPr>
              <w:t>x</w:t>
            </w:r>
          </w:p>
        </w:tc>
        <w:tc>
          <w:tcPr>
            <w:tcW w:w="650" w:type="dxa"/>
            <w:tcBorders>
              <w:top w:val="single" w:sz="4" w:space="0" w:color="auto"/>
              <w:left w:val="single" w:sz="4" w:space="0" w:color="auto"/>
              <w:bottom w:val="single" w:sz="4" w:space="0" w:color="auto"/>
              <w:right w:val="single" w:sz="4" w:space="0" w:color="auto"/>
            </w:tcBorders>
          </w:tcPr>
          <w:p w14:paraId="5ACADA93" w14:textId="2E5F6612"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E5F8E" w:rsidRPr="0072792E" w:rsidRDefault="006E5F8E" w:rsidP="006E5F8E">
            <w:pPr>
              <w:pStyle w:val="TAC"/>
              <w:rPr>
                <w:rFonts w:eastAsia="SimSun"/>
              </w:rPr>
            </w:pPr>
          </w:p>
        </w:tc>
      </w:tr>
      <w:tr w:rsidR="006E5F8E" w:rsidRPr="0072792E" w14:paraId="5F0103AF"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F85396A" w:rsidR="006E5F8E" w:rsidRPr="0072792E" w:rsidRDefault="008658DE" w:rsidP="006E5F8E">
            <w:pPr>
              <w:pStyle w:val="TAL"/>
              <w:rPr>
                <w:rFonts w:eastAsia="SimSun"/>
                <w:b/>
              </w:rPr>
            </w:pPr>
            <w:r>
              <w:rPr>
                <w:rFonts w:eastAsia="SimSun"/>
                <w:b/>
              </w:rPr>
              <w:t xml:space="preserve">Solution#6: </w:t>
            </w:r>
            <w:r w:rsidRPr="00B01AB9">
              <w:t>Authorization before allowing access to resources</w:t>
            </w:r>
          </w:p>
        </w:tc>
        <w:tc>
          <w:tcPr>
            <w:tcW w:w="650" w:type="dxa"/>
            <w:tcBorders>
              <w:top w:val="single" w:sz="4" w:space="0" w:color="auto"/>
              <w:left w:val="single" w:sz="4" w:space="0" w:color="auto"/>
              <w:bottom w:val="single" w:sz="4" w:space="0" w:color="auto"/>
              <w:right w:val="single" w:sz="4" w:space="0" w:color="auto"/>
            </w:tcBorders>
          </w:tcPr>
          <w:p w14:paraId="07EE7876"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28FF7CB" w14:textId="56BF999E" w:rsidR="006E5F8E" w:rsidRPr="0072792E" w:rsidRDefault="008658DE" w:rsidP="006E5F8E">
            <w:pPr>
              <w:pStyle w:val="TAC"/>
              <w:rPr>
                <w:rFonts w:eastAsia="SimSun"/>
              </w:rPr>
            </w:pPr>
            <w:r>
              <w:rPr>
                <w:rFonts w:eastAsia="SimSun"/>
              </w:rPr>
              <w:t>x</w:t>
            </w: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E5F8E" w:rsidRPr="0072792E" w:rsidRDefault="006E5F8E" w:rsidP="006E5F8E">
            <w:pPr>
              <w:pStyle w:val="TAC"/>
              <w:rPr>
                <w:rFonts w:eastAsia="SimSun"/>
              </w:rPr>
            </w:pPr>
          </w:p>
        </w:tc>
      </w:tr>
      <w:tr w:rsidR="006E5F8E" w:rsidRPr="0072792E" w14:paraId="29EBE73E"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5B3C7DF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E5F8E" w:rsidRPr="0072792E" w:rsidRDefault="006E5F8E" w:rsidP="006E5F8E">
            <w:pPr>
              <w:pStyle w:val="TAC"/>
              <w:rPr>
                <w:rFonts w:eastAsia="SimSun"/>
              </w:rPr>
            </w:pPr>
          </w:p>
        </w:tc>
      </w:tr>
      <w:tr w:rsidR="006E5F8E" w:rsidRPr="0072792E" w14:paraId="09995757"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23A6A97C"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E5F8E" w:rsidRPr="0072792E" w:rsidRDefault="006E5F8E" w:rsidP="006E5F8E">
            <w:pPr>
              <w:pStyle w:val="TAC"/>
              <w:rPr>
                <w:rFonts w:eastAsia="SimSun"/>
              </w:rPr>
            </w:pPr>
          </w:p>
        </w:tc>
      </w:tr>
      <w:tr w:rsidR="006E5F8E" w:rsidRPr="0072792E" w14:paraId="704B51FB"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C4058F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E5F8E" w:rsidRPr="0072792E" w:rsidRDefault="006E5F8E" w:rsidP="006E5F8E">
            <w:pPr>
              <w:pStyle w:val="TAC"/>
              <w:rPr>
                <w:rFonts w:eastAsia="SimSun"/>
              </w:rPr>
            </w:pPr>
          </w:p>
        </w:tc>
      </w:tr>
    </w:tbl>
    <w:p w14:paraId="1495061E" w14:textId="77777777" w:rsidR="00617265" w:rsidRPr="00EE25BE" w:rsidRDefault="00617265" w:rsidP="00617265"/>
    <w:p w14:paraId="5DAEE7D6" w14:textId="21F81CB2" w:rsidR="009D11B2" w:rsidRPr="00733DD4" w:rsidRDefault="009D11B2" w:rsidP="009D11B2">
      <w:pPr>
        <w:pStyle w:val="berschrift2"/>
        <w:rPr>
          <w:rFonts w:cs="Arial"/>
          <w:sz w:val="28"/>
          <w:szCs w:val="28"/>
        </w:rPr>
      </w:pPr>
      <w:bookmarkStart w:id="97" w:name="_Toc107821158"/>
      <w:bookmarkStart w:id="98" w:name="_Toc116945669"/>
      <w:bookmarkStart w:id="99" w:name="_Toc125316669"/>
      <w:bookmarkStart w:id="100" w:name="_Toc125363463"/>
      <w:bookmarkStart w:id="101" w:name="_Toc106092173"/>
      <w:r w:rsidRPr="00733DD4">
        <w:t>6.</w:t>
      </w:r>
      <w:r w:rsidRPr="0055122F">
        <w:t>1</w:t>
      </w:r>
      <w:r w:rsidRPr="00733DD4">
        <w:tab/>
        <w:t>Solution #</w:t>
      </w:r>
      <w:r w:rsidRPr="0055122F">
        <w:t>1</w:t>
      </w:r>
      <w:r w:rsidRPr="00733DD4">
        <w:t xml:space="preserve">: </w:t>
      </w:r>
      <w:bookmarkEnd w:id="97"/>
      <w:r w:rsidRPr="00733DD4">
        <w:t>Resource Owner Authorization in API Invocation using OAuth Token</w:t>
      </w:r>
      <w:bookmarkEnd w:id="98"/>
      <w:bookmarkEnd w:id="99"/>
      <w:bookmarkEnd w:id="100"/>
    </w:p>
    <w:p w14:paraId="1A00F72D" w14:textId="694A7E8C" w:rsidR="009D11B2" w:rsidRPr="00733DD4" w:rsidRDefault="009D11B2" w:rsidP="009D11B2">
      <w:pPr>
        <w:pStyle w:val="berschrift3"/>
      </w:pPr>
      <w:bookmarkStart w:id="102" w:name="_Toc107821159"/>
      <w:bookmarkStart w:id="103" w:name="_Toc116945670"/>
      <w:bookmarkStart w:id="104" w:name="_Toc125316670"/>
      <w:bookmarkStart w:id="105" w:name="_Toc125363464"/>
      <w:r w:rsidRPr="00733DD4">
        <w:t>6.</w:t>
      </w:r>
      <w:r w:rsidRPr="0055122F">
        <w:t>1</w:t>
      </w:r>
      <w:r w:rsidRPr="00733DD4">
        <w:t>.1</w:t>
      </w:r>
      <w:r w:rsidRPr="00733DD4">
        <w:tab/>
        <w:t>Introduction</w:t>
      </w:r>
      <w:bookmarkEnd w:id="102"/>
      <w:bookmarkEnd w:id="103"/>
      <w:bookmarkEnd w:id="104"/>
      <w:bookmarkEnd w:id="105"/>
      <w:r w:rsidRPr="00733DD4">
        <w:t xml:space="preserve"> </w:t>
      </w:r>
    </w:p>
    <w:p w14:paraId="32174B8C" w14:textId="418E478E" w:rsidR="009D11B2" w:rsidRPr="00733DD4" w:rsidRDefault="009D11B2" w:rsidP="009D11B2">
      <w:r w:rsidRPr="00733DD4">
        <w:t>This solution addresses the requirement in KI#</w:t>
      </w:r>
      <w:r w:rsidR="00117189">
        <w:t>2</w:t>
      </w:r>
      <w:r w:rsidRPr="00733DD4">
        <w:t xml:space="preserve">. </w:t>
      </w:r>
    </w:p>
    <w:p w14:paraId="42B9F74D" w14:textId="2FE190AC" w:rsidR="009D11B2" w:rsidRDefault="009D11B2" w:rsidP="009D11B2">
      <w:r w:rsidRPr="00733DD4">
        <w:t>This solution proposes to reuse OAuth 2.0 with authorization code grant model to obtain resource owner’s authorization in case that an API invocation of network exposure is to process the resource owner’s data.</w:t>
      </w:r>
    </w:p>
    <w:p w14:paraId="63CBC6ED" w14:textId="77777777" w:rsidR="00246AB7" w:rsidRPr="000D2FC2" w:rsidRDefault="00246AB7" w:rsidP="00246AB7">
      <w:pPr>
        <w:ind w:firstLine="284"/>
        <w:rPr>
          <w:rFonts w:eastAsia="DengXian"/>
          <w:lang w:val="en-US"/>
        </w:rPr>
      </w:pPr>
      <w:r w:rsidRPr="000D2FC2">
        <w:rPr>
          <w:rFonts w:eastAsia="DengXian"/>
          <w:lang w:val="en-US"/>
        </w:rPr>
        <w:t>NOTE1: how the API invoker is authenticated to the authorization server is out of scope of this solution.</w:t>
      </w:r>
    </w:p>
    <w:p w14:paraId="1B9B6497" w14:textId="77777777" w:rsidR="00246AB7" w:rsidRPr="00FB2EDC" w:rsidRDefault="00246AB7" w:rsidP="00246AB7">
      <w:pPr>
        <w:ind w:firstLine="284"/>
        <w:rPr>
          <w:rFonts w:eastAsia="DengXian"/>
          <w:lang w:val="en-US"/>
        </w:rPr>
      </w:pPr>
      <w:r w:rsidRPr="000D2FC2">
        <w:rPr>
          <w:rFonts w:eastAsia="DengXian"/>
          <w:lang w:val="en-US"/>
        </w:rPr>
        <w:t xml:space="preserve">NOTE2: how the Resource </w:t>
      </w:r>
      <w:r w:rsidRPr="000D2FC2">
        <w:rPr>
          <w:rFonts w:eastAsia="DengXian" w:hint="eastAsia"/>
          <w:lang w:val="en-US" w:eastAsia="zh-CN"/>
        </w:rPr>
        <w:t>ow</w:t>
      </w:r>
      <w:r w:rsidRPr="000D2FC2">
        <w:rPr>
          <w:rFonts w:eastAsia="DengXian"/>
          <w:lang w:val="en-US"/>
        </w:rPr>
        <w:t>ner is authenticated to the authorization server is out of scope of this solution.</w:t>
      </w:r>
    </w:p>
    <w:p w14:paraId="7B77D186" w14:textId="77777777" w:rsidR="00246AB7" w:rsidRPr="002D77D1" w:rsidRDefault="00246AB7" w:rsidP="009D11B2">
      <w:pPr>
        <w:rPr>
          <w:lang w:val="en-US"/>
        </w:rPr>
      </w:pPr>
    </w:p>
    <w:p w14:paraId="73511CB6" w14:textId="0E168563" w:rsidR="009D11B2" w:rsidRPr="00733DD4" w:rsidRDefault="009D11B2" w:rsidP="009D11B2">
      <w:pPr>
        <w:pStyle w:val="berschrift3"/>
      </w:pPr>
      <w:bookmarkStart w:id="106" w:name="_Toc107821160"/>
      <w:bookmarkStart w:id="107" w:name="_Toc116945671"/>
      <w:bookmarkStart w:id="108" w:name="_Toc125316671"/>
      <w:bookmarkStart w:id="109" w:name="_Toc125363465"/>
      <w:r w:rsidRPr="005512F7">
        <w:t>6.</w:t>
      </w:r>
      <w:r w:rsidRPr="0055122F">
        <w:t>1</w:t>
      </w:r>
      <w:r w:rsidRPr="00733DD4">
        <w:t>.2</w:t>
      </w:r>
      <w:r w:rsidRPr="00733DD4">
        <w:tab/>
        <w:t>Solution details</w:t>
      </w:r>
      <w:bookmarkEnd w:id="106"/>
      <w:bookmarkEnd w:id="107"/>
      <w:bookmarkEnd w:id="108"/>
      <w:bookmarkEnd w:id="109"/>
    </w:p>
    <w:p w14:paraId="09C766DC" w14:textId="717748CE" w:rsidR="009D11B2" w:rsidRPr="001D1587" w:rsidRDefault="009D11B2" w:rsidP="009D11B2">
      <w:pPr>
        <w:pStyle w:val="berschrift3"/>
        <w:rPr>
          <w:sz w:val="24"/>
        </w:rPr>
      </w:pPr>
      <w:bookmarkStart w:id="110" w:name="_Toc116945672"/>
      <w:bookmarkStart w:id="111" w:name="_Toc125316672"/>
      <w:bookmarkStart w:id="112" w:name="_Toc125363466"/>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10"/>
      <w:bookmarkEnd w:id="111"/>
      <w:bookmarkEnd w:id="112"/>
    </w:p>
    <w:p w14:paraId="41C1B966" w14:textId="77777777" w:rsidR="009D11B2" w:rsidRDefault="009D11B2" w:rsidP="009D11B2">
      <w:pPr>
        <w:jc w:val="center"/>
      </w:pPr>
      <w:r>
        <w:rPr>
          <w:rFonts w:eastAsiaTheme="minorEastAsia"/>
          <w:noProof/>
          <w:lang w:val="en-US"/>
        </w:rPr>
        <w:object w:dxaOrig="14381" w:dyaOrig="9521" w14:anchorId="2E7BC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9" type="#_x0000_t75" style="width:479.6pt;height:317.1pt" o:ole="">
            <v:imagedata r:id="rId14" o:title=""/>
          </v:shape>
          <o:OLEObject Type="Embed" ProgID="Visio.Drawing.11" ShapeID="_x0000_i1159" DrawAspect="Content" ObjectID="_1736190014" r:id="rId15"/>
        </w:object>
      </w:r>
    </w:p>
    <w:p w14:paraId="3FF24FBA" w14:textId="0AD264AB" w:rsidR="009D11B2" w:rsidRPr="00733DD4" w:rsidRDefault="009D11B2" w:rsidP="0055122F">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14:paraId="4DE96BF6" w14:textId="2D806AA4" w:rsidR="009D11B2" w:rsidRPr="00733DD4" w:rsidRDefault="009D11B2" w:rsidP="009D11B2">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14:paraId="0EDF8A98" w14:textId="77777777" w:rsidR="009D11B2" w:rsidRPr="00733DD4" w:rsidRDefault="009D11B2" w:rsidP="009D11B2">
      <w:pPr>
        <w:rPr>
          <w:lang w:eastAsia="ja-JP"/>
        </w:rPr>
      </w:pPr>
      <w:r w:rsidRPr="00733DD4">
        <w:rPr>
          <w:lang w:eastAsia="ja-JP"/>
        </w:rPr>
        <w:t>It is proposed that the authorization function is collocated with the CCF.</w:t>
      </w:r>
    </w:p>
    <w:p w14:paraId="30D4B4F9" w14:textId="77777777" w:rsidR="009D11B2" w:rsidRPr="005512F7" w:rsidRDefault="009D11B2" w:rsidP="009D11B2">
      <w:pPr>
        <w:rPr>
          <w:lang w:eastAsia="ja-JP"/>
        </w:rPr>
      </w:pPr>
      <w:r w:rsidRPr="005512F7">
        <w:rPr>
          <w:lang w:eastAsia="ja-JP"/>
        </w:rPr>
        <w:t>However, the difference is that CAPIF-9 is not needed in this solution because there is no communication with AEF. CAPIF-8 is application layer, which is out of 3GPP</w:t>
      </w:r>
    </w:p>
    <w:p w14:paraId="6B2F806F" w14:textId="5C9E1C14" w:rsidR="009D11B2" w:rsidRPr="001D1587" w:rsidRDefault="009D11B2" w:rsidP="009D11B2">
      <w:pPr>
        <w:pStyle w:val="berschrift3"/>
        <w:rPr>
          <w:sz w:val="24"/>
        </w:rPr>
      </w:pPr>
      <w:bookmarkStart w:id="113" w:name="_Toc116945673"/>
      <w:bookmarkStart w:id="114" w:name="_Toc125316673"/>
      <w:bookmarkStart w:id="115" w:name="_Toc125363467"/>
      <w:r w:rsidRPr="005512F7">
        <w:rPr>
          <w:sz w:val="24"/>
          <w:lang w:eastAsia="ja-JP"/>
        </w:rPr>
        <w:lastRenderedPageBreak/>
        <w:t>6.</w:t>
      </w:r>
      <w:r w:rsidRPr="0055122F">
        <w:rPr>
          <w:sz w:val="24"/>
          <w:lang w:eastAsia="ja-JP"/>
        </w:rPr>
        <w:t>1</w:t>
      </w:r>
      <w:r w:rsidRPr="00733DD4">
        <w:rPr>
          <w:sz w:val="24"/>
          <w:lang w:eastAsia="ja-JP"/>
        </w:rPr>
        <w:t>.2.2</w:t>
      </w:r>
      <w:r w:rsidRPr="00733DD4">
        <w:rPr>
          <w:sz w:val="24"/>
          <w:lang w:eastAsia="ja-JP"/>
        </w:rPr>
        <w:tab/>
        <w:t>Procedure</w:t>
      </w:r>
      <w:bookmarkEnd w:id="113"/>
      <w:bookmarkEnd w:id="114"/>
      <w:bookmarkEnd w:id="115"/>
    </w:p>
    <w:p w14:paraId="185F0336" w14:textId="30E75E29" w:rsidR="009D11B2" w:rsidRDefault="00246AB7" w:rsidP="009D11B2">
      <w:pPr>
        <w:jc w:val="center"/>
      </w:pPr>
      <w:r w:rsidRPr="00680739">
        <w:rPr>
          <w:rFonts w:eastAsia="DengXian"/>
        </w:rPr>
        <w:object w:dxaOrig="13651" w:dyaOrig="8891" w14:anchorId="059BC9EA">
          <v:shape id="_x0000_i1160" type="#_x0000_t75" style="width:430.8pt;height:231.6pt" o:ole="">
            <v:imagedata r:id="rId16" o:title="" cropbottom="16898f" cropright="7150f"/>
          </v:shape>
          <o:OLEObject Type="Embed" ProgID="Visio.Drawing.15" ShapeID="_x0000_i1160" DrawAspect="Content" ObjectID="_1736190015" r:id="rId17"/>
        </w:object>
      </w:r>
    </w:p>
    <w:p w14:paraId="100ADCDA" w14:textId="71909113" w:rsidR="009D11B2" w:rsidRPr="00733DD4" w:rsidRDefault="009D11B2" w:rsidP="0055122F">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14:paraId="0BC74D72" w14:textId="3923D32B" w:rsidR="009D11B2" w:rsidRPr="00B13745" w:rsidRDefault="009D11B2" w:rsidP="009D11B2">
      <w:pPr>
        <w:rPr>
          <w:lang w:eastAsia="zh-CN"/>
        </w:rPr>
      </w:pPr>
      <w:r w:rsidRPr="00733DD4">
        <w:rPr>
          <w:lang w:eastAsia="zh-CN"/>
        </w:rPr>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14:paraId="77F2D55E" w14:textId="0A45FBD5" w:rsidR="009D11B2" w:rsidRDefault="009D11B2" w:rsidP="009D11B2">
      <w:r>
        <w:t xml:space="preserve">1. API invoker obtains </w:t>
      </w:r>
      <w:r w:rsidR="000052A0">
        <w:rPr>
          <w:rFonts w:hint="eastAsia"/>
        </w:rPr>
        <w:t>authentication</w:t>
      </w:r>
      <w:r w:rsidR="000052A0">
        <w:t xml:space="preserve"> and </w:t>
      </w:r>
      <w:r>
        <w:t>authorization method (e.g. method 1: TLS-PSK, or method 2: PKI, or method 3: TLS with OAuth token)</w:t>
      </w:r>
      <w:r w:rsidRPr="001228EE">
        <w:t xml:space="preserve"> </w:t>
      </w:r>
      <w:r>
        <w:t>as specified in</w:t>
      </w:r>
      <w:bookmarkStart w:id="116" w:name="_Hlk116467941"/>
      <w:r>
        <w:t xml:space="preserve"> clause 6.1 in TS 33.</w:t>
      </w:r>
      <w:r w:rsidRPr="00733DD4">
        <w:t>122 [</w:t>
      </w:r>
      <w:r w:rsidRPr="0055122F">
        <w:t>5</w:t>
      </w:r>
      <w:r w:rsidRPr="00733DD4">
        <w:t>]</w:t>
      </w:r>
      <w:bookmarkEnd w:id="116"/>
      <w:r w:rsidRPr="00733DD4">
        <w:t xml:space="preserve">. </w:t>
      </w:r>
    </w:p>
    <w:p w14:paraId="5A662016" w14:textId="47D2333C" w:rsidR="00246AB7" w:rsidRDefault="00246AB7" w:rsidP="00246AB7">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14:paraId="66046CF2" w14:textId="30CB64E0" w:rsidR="000052A0" w:rsidRDefault="000052A0" w:rsidP="00246AB7">
      <w:pPr>
        <w:pStyle w:val="EditorsNote"/>
        <w:rPr>
          <w:color w:val="auto"/>
        </w:rPr>
      </w:pPr>
      <w:r w:rsidRPr="002774B7">
        <w:rPr>
          <w:color w:val="auto"/>
        </w:rPr>
        <w:t>NOTE</w:t>
      </w:r>
      <w:r>
        <w:rPr>
          <w:color w:val="auto"/>
        </w:rPr>
        <w:t xml:space="preserve"> 4</w:t>
      </w:r>
      <w:r w:rsidRPr="002774B7">
        <w:rPr>
          <w:color w:val="auto"/>
        </w:rPr>
        <w:t>: Onboarding procedure is reused</w:t>
      </w:r>
      <w:r>
        <w:rPr>
          <w:color w:val="auto"/>
        </w:rPr>
        <w:t>.</w:t>
      </w:r>
    </w:p>
    <w:p w14:paraId="39F077E0" w14:textId="4A330389" w:rsidR="009D11B2" w:rsidRPr="00733DD4" w:rsidRDefault="009D11B2" w:rsidP="009D11B2">
      <w:r w:rsidRPr="00733DD4">
        <w:t>2. API invoker discovers service API as specified in clause 6.3.1.3 in TS 33.122 [</w:t>
      </w:r>
      <w:r w:rsidRPr="0055122F">
        <w:t>5</w:t>
      </w:r>
      <w:r w:rsidRPr="00733DD4">
        <w:t>].</w:t>
      </w:r>
    </w:p>
    <w:p w14:paraId="5933A89C" w14:textId="3315D476" w:rsidR="009D11B2" w:rsidRPr="00733DD4" w:rsidRDefault="009D11B2" w:rsidP="009D11B2">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clau</w:t>
      </w:r>
      <w:r w:rsidR="0093277E">
        <w:t>s</w:t>
      </w:r>
      <w:r w:rsidRPr="005512F7">
        <w:t>e 6.</w:t>
      </w:r>
      <w:r w:rsidRPr="0055122F">
        <w:t>1</w:t>
      </w:r>
      <w:r w:rsidRPr="00733DD4">
        <w:t>.2.3.</w:t>
      </w:r>
    </w:p>
    <w:p w14:paraId="5FEEE58F" w14:textId="678492C6" w:rsidR="009D11B2" w:rsidRDefault="009D11B2" w:rsidP="009D11B2">
      <w:r w:rsidRPr="005512F7">
        <w:t>4. The API invoker invokes no</w:t>
      </w:r>
      <w:r w:rsidR="0093277E">
        <w:t>r</w:t>
      </w:r>
      <w:r w:rsidRPr="005512F7">
        <w:t>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14:paraId="16231FB8" w14:textId="4A16F9AA" w:rsidR="00246AB7" w:rsidRPr="00066571" w:rsidRDefault="00246AB7" w:rsidP="009D11B2">
      <w:pPr>
        <w:rPr>
          <w:rFonts w:eastAsia="Malgun Gothic"/>
        </w:rPr>
      </w:pPr>
      <w:r w:rsidRPr="00520FCC">
        <w:rPr>
          <w:rFonts w:eastAsia="Malgun Gothic"/>
        </w:rPr>
        <w:t>The API invoker is pre-configured with a certificate and use TLS to authentic</w:t>
      </w:r>
      <w:r w:rsidR="0093277E">
        <w:rPr>
          <w:rFonts w:eastAsia="Malgun Gothic"/>
        </w:rPr>
        <w:t>at</w:t>
      </w:r>
      <w:r w:rsidRPr="00520FCC">
        <w:rPr>
          <w:rFonts w:eastAsia="Malgun Gothic"/>
        </w:rPr>
        <w:t>e with AEF.</w:t>
      </w:r>
      <w:r>
        <w:rPr>
          <w:rFonts w:eastAsia="Malgun Gothic"/>
        </w:rPr>
        <w:t xml:space="preserve"> </w:t>
      </w:r>
    </w:p>
    <w:p w14:paraId="6AE97929" w14:textId="238D595D" w:rsidR="009D11B2" w:rsidRDefault="009D11B2" w:rsidP="009D11B2">
      <w:r>
        <w:rPr>
          <w:rFonts w:eastAsia="Malgun Gothic"/>
        </w:rPr>
        <w:t xml:space="preserve">5. The AEF verifies the </w:t>
      </w:r>
      <w:r w:rsidRPr="004F1422">
        <w:t>token</w:t>
      </w:r>
      <w:r>
        <w:rPr>
          <w:vertAlign w:val="subscript"/>
        </w:rPr>
        <w:t xml:space="preserve">CAPIF </w:t>
      </w:r>
      <w:r>
        <w:t>in the message</w:t>
      </w:r>
      <w:r w:rsidR="001835FA">
        <w:rPr>
          <w:rFonts w:eastAsia="DengXian"/>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14:paraId="19DA0E69" w14:textId="77777777" w:rsidR="009D11B2" w:rsidRPr="00AC11F5" w:rsidRDefault="009D11B2" w:rsidP="009D11B2">
      <w:pPr>
        <w:pStyle w:val="EditorsNote"/>
      </w:pPr>
      <w:r>
        <w:t>Editor’s Note:</w:t>
      </w:r>
      <w:r>
        <w:tab/>
      </w:r>
      <w:r w:rsidRPr="00AC11F5">
        <w:t>Details of content and verification of token is ffs</w:t>
      </w:r>
      <w:r w:rsidRPr="00C85124">
        <w:t>.</w:t>
      </w:r>
    </w:p>
    <w:p w14:paraId="75BE8C1C" w14:textId="66D9F8CE" w:rsidR="009D11B2" w:rsidRPr="00097F4B" w:rsidRDefault="009D11B2" w:rsidP="009D11B2">
      <w:pPr>
        <w:pStyle w:val="EditorsNote"/>
        <w:rPr>
          <w:lang w:eastAsia="zh-CN"/>
        </w:rPr>
      </w:pPr>
    </w:p>
    <w:p w14:paraId="2A120F80" w14:textId="5679E4AC" w:rsidR="009D11B2" w:rsidRDefault="009D11B2" w:rsidP="009D11B2">
      <w:pPr>
        <w:pStyle w:val="berschrift3"/>
        <w:rPr>
          <w:sz w:val="24"/>
          <w:lang w:eastAsia="ja-JP"/>
        </w:rPr>
      </w:pPr>
      <w:bookmarkStart w:id="117" w:name="_Toc116945674"/>
      <w:bookmarkStart w:id="118" w:name="_Toc125316674"/>
      <w:bookmarkStart w:id="119" w:name="_Toc125363468"/>
      <w:r w:rsidRPr="001D1587">
        <w:rPr>
          <w:sz w:val="24"/>
          <w:lang w:eastAsia="ja-JP"/>
        </w:rPr>
        <w:lastRenderedPageBreak/>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117"/>
      <w:bookmarkEnd w:id="118"/>
      <w:bookmarkEnd w:id="119"/>
    </w:p>
    <w:p w14:paraId="11E968C3" w14:textId="77777777" w:rsidR="009D11B2" w:rsidRDefault="009D11B2" w:rsidP="009D11B2">
      <w:pPr>
        <w:rPr>
          <w:rFonts w:eastAsia="MS Mincho"/>
          <w:lang w:eastAsia="ja-JP"/>
        </w:rPr>
      </w:pPr>
      <w:r>
        <w:rPr>
          <w:noProof/>
          <w:lang w:val="de-DE" w:eastAsia="zh-CN"/>
        </w:rPr>
        <w:drawing>
          <wp:inline distT="0" distB="0" distL="0" distR="0" wp14:anchorId="4277B69E" wp14:editId="05A59894">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545330"/>
                    </a:xfrm>
                    <a:prstGeom prst="rect">
                      <a:avLst/>
                    </a:prstGeom>
                  </pic:spPr>
                </pic:pic>
              </a:graphicData>
            </a:graphic>
          </wp:inline>
        </w:drawing>
      </w:r>
    </w:p>
    <w:p w14:paraId="4264AA5A" w14:textId="03526227" w:rsidR="009D11B2" w:rsidRDefault="009D11B2" w:rsidP="0055122F">
      <w:pPr>
        <w:pStyle w:val="TF"/>
      </w:pPr>
      <w:r>
        <w:t xml:space="preserve">Figure </w:t>
      </w:r>
      <w:r>
        <w:rPr>
          <w:lang w:val="en-US"/>
        </w:rPr>
        <w:t>6</w:t>
      </w:r>
      <w:r>
        <w:t>.1</w:t>
      </w:r>
      <w:r>
        <w:rPr>
          <w:lang w:eastAsia="zh-CN"/>
        </w:rPr>
        <w:t>.2.3</w:t>
      </w:r>
      <w:r>
        <w:t xml:space="preserve">-1 Procedure of Obtaining Resource owner Authorization </w:t>
      </w:r>
      <w:r w:rsidR="00D804C9">
        <w:t xml:space="preserve"> (from RFC 6749 [4])</w:t>
      </w:r>
    </w:p>
    <w:p w14:paraId="2AE80A4D" w14:textId="532AF4CA" w:rsidR="009D11B2" w:rsidRDefault="009D11B2" w:rsidP="009D11B2">
      <w:r w:rsidRPr="004F1422">
        <w:t xml:space="preserve">OAuth 2.0 with authorization code grant model </w:t>
      </w:r>
      <w:r>
        <w:t>is</w:t>
      </w:r>
      <w:r w:rsidRPr="004F1422">
        <w:t xml:space="preserve"> depicted in clasue 4.1 in RFC 6749</w:t>
      </w:r>
      <w:r>
        <w:t xml:space="preserve"> [</w:t>
      </w:r>
      <w:r w:rsidRPr="0055122F">
        <w:t>4</w:t>
      </w:r>
      <w:r>
        <w:t xml:space="preserve">]. In this solution, the API invoker endorses the role of client, the triggerer endorses the role of user-agent. The </w:t>
      </w:r>
      <w:r w:rsidR="00246AB7">
        <w:t xml:space="preserve">Authorization </w:t>
      </w:r>
      <w:r>
        <w:t>Function authenticates the resource owner in step B</w:t>
      </w:r>
      <w:r w:rsidR="00246AB7">
        <w:rPr>
          <w:rFonts w:eastAsia="DengXian"/>
        </w:rPr>
        <w:t>, which depends on existing mechanism and is out of this solution</w:t>
      </w:r>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14:paraId="254090DE" w14:textId="3B4340E8" w:rsidR="00246AB7" w:rsidRPr="00680739" w:rsidRDefault="00246AB7" w:rsidP="00246AB7">
      <w:pPr>
        <w:rPr>
          <w:rFonts w:eastAsia="DengXian"/>
          <w:lang w:eastAsia="zh-CN"/>
        </w:rPr>
      </w:pPr>
      <w:r>
        <w:rPr>
          <w:rFonts w:eastAsia="DengXian"/>
          <w:lang w:eastAsia="zh-CN"/>
        </w:rPr>
        <w:t>Authorization can be revoked according to mechanism defined in IETF RFC 7009 [7].</w:t>
      </w:r>
    </w:p>
    <w:p w14:paraId="3902589C" w14:textId="6A8D558C" w:rsidR="00246AB7" w:rsidRDefault="00246AB7" w:rsidP="00246AB7">
      <w:pPr>
        <w:rPr>
          <w:rFonts w:eastAsia="DengXian"/>
        </w:rPr>
      </w:pPr>
      <w:r w:rsidRPr="00520FCC">
        <w:rPr>
          <w:rFonts w:eastAsia="DengXian"/>
        </w:rPr>
        <w:t>The resource owner ID is equal to the UE ID in the API invocation message, e.g. GPSI.</w:t>
      </w:r>
    </w:p>
    <w:p w14:paraId="469BCEDD" w14:textId="77777777" w:rsidR="000052A0" w:rsidRDefault="000052A0" w:rsidP="000052A0">
      <w:pPr>
        <w:rPr>
          <w:rFonts w:eastAsia="SimHei"/>
          <w:lang w:val="en-US" w:eastAsia="zh-CN"/>
        </w:rPr>
      </w:pPr>
      <w:r>
        <w:rPr>
          <w:rFonts w:eastAsia="SimHei"/>
          <w:lang w:val="en-US" w:eastAsia="zh-CN"/>
        </w:rPr>
        <w:t xml:space="preserve">It takes use case 1 defined in Annex A.1 in TR 23.700-95 [3] as an example. </w:t>
      </w:r>
      <w:r w:rsidRPr="003D76E6">
        <w:rPr>
          <w:rFonts w:eastAsia="SimHei"/>
          <w:lang w:val="en-US" w:eastAsia="zh-CN"/>
        </w:rPr>
        <w:t>An end user (</w:t>
      </w:r>
      <w:r>
        <w:rPr>
          <w:rFonts w:eastAsia="SimHei"/>
          <w:lang w:val="en-US" w:eastAsia="zh-CN"/>
        </w:rPr>
        <w:t xml:space="preserve">i.e. </w:t>
      </w:r>
      <w:r w:rsidRPr="004D1896">
        <w:rPr>
          <w:rFonts w:eastAsia="SimHei"/>
          <w:b/>
          <w:lang w:val="en-US" w:eastAsia="zh-CN"/>
        </w:rPr>
        <w:t>resource owner</w:t>
      </w:r>
      <w:r w:rsidRPr="003D76E6">
        <w:rPr>
          <w:rFonts w:eastAsia="SimHei"/>
          <w:lang w:val="en-US" w:eastAsia="zh-CN"/>
        </w:rPr>
        <w:t>) is playing a time-sensitive game using a game client application</w:t>
      </w:r>
      <w:r>
        <w:rPr>
          <w:rFonts w:eastAsia="SimHei"/>
          <w:lang w:val="en-US" w:eastAsia="zh-CN"/>
        </w:rPr>
        <w:t xml:space="preserve"> (i.e. </w:t>
      </w:r>
      <w:r w:rsidRPr="004D1896">
        <w:rPr>
          <w:rFonts w:eastAsia="SimHei"/>
          <w:b/>
          <w:lang w:val="en-US" w:eastAsia="zh-CN"/>
        </w:rPr>
        <w:t>triggerer</w:t>
      </w:r>
      <w:r>
        <w:rPr>
          <w:rFonts w:eastAsia="SimHei"/>
          <w:lang w:val="en-US" w:eastAsia="zh-CN"/>
        </w:rPr>
        <w:t>)</w:t>
      </w:r>
      <w:r w:rsidRPr="003D76E6">
        <w:rPr>
          <w:rFonts w:eastAsia="SimHei"/>
          <w:lang w:val="en-US" w:eastAsia="zh-CN"/>
        </w:rPr>
        <w:t xml:space="preserve"> on the end user’s UE communicating with a game server</w:t>
      </w:r>
      <w:r>
        <w:rPr>
          <w:rFonts w:eastAsia="SimHei"/>
          <w:lang w:val="en-US" w:eastAsia="zh-CN"/>
        </w:rPr>
        <w:t xml:space="preserve"> (i.e. </w:t>
      </w:r>
      <w:r w:rsidRPr="004D1896">
        <w:rPr>
          <w:rFonts w:eastAsia="SimHei"/>
          <w:b/>
          <w:lang w:val="en-US" w:eastAsia="zh-CN"/>
        </w:rPr>
        <w:t>API invoker</w:t>
      </w:r>
      <w:r>
        <w:rPr>
          <w:rFonts w:eastAsia="SimHei"/>
          <w:lang w:val="en-US" w:eastAsia="zh-CN"/>
        </w:rPr>
        <w:t xml:space="preserve">), and </w:t>
      </w:r>
      <w:r w:rsidRPr="003D76E6">
        <w:rPr>
          <w:rFonts w:eastAsia="SimHei"/>
          <w:lang w:val="en-US" w:eastAsia="zh-CN"/>
        </w:rPr>
        <w:t xml:space="preserve">wants to have a high-quality and low-latency communication for better service experience. </w:t>
      </w:r>
    </w:p>
    <w:p w14:paraId="625BC80E" w14:textId="77777777" w:rsidR="000052A0" w:rsidRDefault="000052A0" w:rsidP="000052A0">
      <w:pPr>
        <w:rPr>
          <w:rFonts w:eastAsia="SimHei"/>
          <w:lang w:val="en-US" w:eastAsia="zh-CN"/>
        </w:rPr>
      </w:pPr>
      <w:r>
        <w:rPr>
          <w:rFonts w:eastAsia="SimHei"/>
          <w:lang w:val="en-US" w:eastAsia="zh-CN"/>
        </w:rPr>
        <w:t xml:space="preserve">In step A, </w:t>
      </w:r>
      <w:r w:rsidRPr="003D76E6">
        <w:rPr>
          <w:rFonts w:eastAsia="SimHei"/>
          <w:lang w:val="en-US" w:eastAsia="zh-CN"/>
        </w:rPr>
        <w:t xml:space="preserve">the end user </w:t>
      </w:r>
      <w:r>
        <w:rPr>
          <w:rFonts w:eastAsia="SimHei"/>
          <w:lang w:val="en-US" w:eastAsia="zh-CN"/>
        </w:rPr>
        <w:t xml:space="preserve">requests the </w:t>
      </w:r>
      <w:r w:rsidRPr="003D76E6">
        <w:rPr>
          <w:rFonts w:eastAsia="SimHei"/>
          <w:lang w:val="en-US" w:eastAsia="zh-CN"/>
        </w:rPr>
        <w:t>game client application</w:t>
      </w:r>
      <w:r>
        <w:rPr>
          <w:rFonts w:eastAsia="SimHei"/>
          <w:lang w:val="en-US" w:eastAsia="zh-CN"/>
        </w:rPr>
        <w:t>, and the game client application requests</w:t>
      </w:r>
      <w:r w:rsidRPr="003D76E6">
        <w:rPr>
          <w:rFonts w:eastAsia="SimHei"/>
          <w:lang w:val="en-US" w:eastAsia="zh-CN"/>
        </w:rPr>
        <w:t xml:space="preserve"> game server </w:t>
      </w:r>
      <w:r>
        <w:rPr>
          <w:rFonts w:eastAsia="SimHei"/>
          <w:lang w:val="en-US" w:eastAsia="zh-CN"/>
        </w:rPr>
        <w:t xml:space="preserve">to </w:t>
      </w:r>
      <w:r w:rsidRPr="003D76E6">
        <w:rPr>
          <w:rFonts w:eastAsia="SimHei"/>
          <w:lang w:val="en-US" w:eastAsia="zh-CN"/>
        </w:rPr>
        <w:t>tr</w:t>
      </w:r>
      <w:r>
        <w:rPr>
          <w:rFonts w:eastAsia="SimHei"/>
          <w:lang w:val="en-US" w:eastAsia="zh-CN"/>
        </w:rPr>
        <w:t>y</w:t>
      </w:r>
      <w:r w:rsidRPr="003D76E6">
        <w:rPr>
          <w:rFonts w:eastAsia="SimHei"/>
          <w:lang w:val="en-US" w:eastAsia="zh-CN"/>
        </w:rPr>
        <w:t xml:space="preserve"> to invoke the QoS API</w:t>
      </w:r>
      <w:r w:rsidRPr="008458FB">
        <w:rPr>
          <w:rFonts w:eastAsia="SimHei"/>
          <w:lang w:val="en-US" w:eastAsia="zh-CN"/>
        </w:rPr>
        <w:t xml:space="preserve"> </w:t>
      </w:r>
      <w:r>
        <w:rPr>
          <w:rFonts w:eastAsia="SimHei"/>
          <w:lang w:val="en-US" w:eastAsia="zh-CN"/>
        </w:rPr>
        <w:t xml:space="preserve">via </w:t>
      </w:r>
      <w:r w:rsidRPr="00142DB3">
        <w:rPr>
          <w:rFonts w:eastAsia="SimHei"/>
          <w:b/>
          <w:lang w:val="en-US" w:eastAsia="zh-CN"/>
        </w:rPr>
        <w:t>application layer</w:t>
      </w:r>
      <w:r>
        <w:rPr>
          <w:rFonts w:eastAsia="SimHei"/>
          <w:lang w:val="en-US" w:eastAsia="zh-CN"/>
        </w:rPr>
        <w:t xml:space="preserve">. The game server discoveries QoS API, and initiates OAuth procedure by contacting the </w:t>
      </w:r>
      <w:r w:rsidRPr="003D76E6">
        <w:rPr>
          <w:rFonts w:eastAsia="SimHei"/>
          <w:lang w:val="en-US" w:eastAsia="zh-CN"/>
        </w:rPr>
        <w:t>game client application</w:t>
      </w:r>
      <w:r>
        <w:rPr>
          <w:rFonts w:eastAsia="SimHei"/>
          <w:lang w:val="en-US" w:eastAsia="zh-CN"/>
        </w:rPr>
        <w:t xml:space="preserve">, and the </w:t>
      </w:r>
      <w:r w:rsidRPr="003D76E6">
        <w:rPr>
          <w:rFonts w:eastAsia="SimHei"/>
          <w:lang w:val="en-US" w:eastAsia="zh-CN"/>
        </w:rPr>
        <w:t>game client application</w:t>
      </w:r>
      <w:r>
        <w:rPr>
          <w:rFonts w:eastAsia="SimHei"/>
          <w:lang w:val="en-US" w:eastAsia="zh-CN"/>
        </w:rPr>
        <w:t xml:space="preserve"> sends the requests to authorization server via </w:t>
      </w:r>
      <w:r w:rsidRPr="00233AFA">
        <w:rPr>
          <w:rFonts w:eastAsia="SimHei"/>
          <w:b/>
          <w:lang w:val="en-US" w:eastAsia="zh-CN"/>
        </w:rPr>
        <w:t>CAPIF-8</w:t>
      </w:r>
      <w:r>
        <w:rPr>
          <w:rFonts w:eastAsia="SimHei"/>
          <w:lang w:val="en-US" w:eastAsia="zh-CN"/>
        </w:rPr>
        <w:t xml:space="preserve">. </w:t>
      </w:r>
    </w:p>
    <w:p w14:paraId="76169DC5" w14:textId="77777777" w:rsidR="000052A0" w:rsidRDefault="000052A0" w:rsidP="000052A0">
      <w:pPr>
        <w:rPr>
          <w:rFonts w:eastAsia="SimHei"/>
          <w:lang w:val="en-US" w:eastAsia="zh-CN"/>
        </w:rPr>
      </w:pPr>
      <w:r>
        <w:rPr>
          <w:rFonts w:eastAsia="SimHei"/>
          <w:lang w:val="en-US" w:eastAsia="zh-CN"/>
        </w:rPr>
        <w:t xml:space="preserve">In step B, the Authorization Server requests the </w:t>
      </w:r>
      <w:r w:rsidRPr="003D76E6">
        <w:rPr>
          <w:rFonts w:eastAsia="SimHei"/>
          <w:lang w:val="en-US" w:eastAsia="zh-CN"/>
        </w:rPr>
        <w:t>game client application</w:t>
      </w:r>
      <w:r>
        <w:rPr>
          <w:rFonts w:eastAsia="SimHei"/>
          <w:lang w:val="en-US" w:eastAsia="zh-CN"/>
        </w:rPr>
        <w:t xml:space="preserve"> to do user authentication and authorization</w:t>
      </w:r>
      <w:r w:rsidRPr="00233AFA">
        <w:rPr>
          <w:rFonts w:eastAsia="SimHei"/>
          <w:lang w:val="en-US" w:eastAsia="zh-CN"/>
        </w:rPr>
        <w:t xml:space="preserve"> </w:t>
      </w:r>
      <w:r>
        <w:rPr>
          <w:rFonts w:eastAsia="SimHei"/>
          <w:lang w:val="en-US" w:eastAsia="zh-CN"/>
        </w:rPr>
        <w:t xml:space="preserve">via </w:t>
      </w:r>
      <w:r w:rsidRPr="004D1896">
        <w:rPr>
          <w:rFonts w:eastAsia="SimHei"/>
          <w:b/>
          <w:lang w:val="en-US" w:eastAsia="zh-CN"/>
        </w:rPr>
        <w:t>CAIPF-8</w:t>
      </w:r>
      <w:r>
        <w:rPr>
          <w:rFonts w:eastAsia="SimHei"/>
          <w:lang w:val="en-US" w:eastAsia="zh-CN"/>
        </w:rPr>
        <w:t xml:space="preserve">, the </w:t>
      </w:r>
      <w:r w:rsidRPr="003D76E6">
        <w:rPr>
          <w:rFonts w:eastAsia="SimHei"/>
          <w:lang w:val="en-US" w:eastAsia="zh-CN"/>
        </w:rPr>
        <w:t>end user</w:t>
      </w:r>
      <w:r>
        <w:rPr>
          <w:rFonts w:eastAsia="SimHei"/>
          <w:lang w:val="en-US" w:eastAsia="zh-CN"/>
        </w:rPr>
        <w:t xml:space="preserve"> may type in his MNO username and password and click “consent” for extra charging for QoS enhancement. </w:t>
      </w:r>
    </w:p>
    <w:p w14:paraId="5CAF82DB" w14:textId="77777777" w:rsidR="000052A0" w:rsidRPr="000A313E" w:rsidRDefault="000052A0" w:rsidP="00CF7A4B">
      <w:pPr>
        <w:pStyle w:val="NO"/>
        <w:rPr>
          <w:lang w:eastAsia="ko-KR"/>
        </w:rPr>
      </w:pPr>
      <w:r w:rsidRPr="000A313E">
        <w:rPr>
          <w:lang w:eastAsia="zh-CN"/>
        </w:rPr>
        <w:t>NOTE: It is assumed that authorization server has linkage between resource owner and GPSI.</w:t>
      </w:r>
    </w:p>
    <w:p w14:paraId="543BE1CD" w14:textId="77777777" w:rsidR="000052A0" w:rsidRPr="000A313E" w:rsidRDefault="000052A0" w:rsidP="000052A0">
      <w:pPr>
        <w:pStyle w:val="EditorsNote"/>
        <w:rPr>
          <w:rFonts w:eastAsia="SimHei"/>
          <w:lang w:val="en-US" w:eastAsia="zh-CN"/>
        </w:rPr>
      </w:pPr>
      <w:r>
        <w:rPr>
          <w:rFonts w:hint="eastAsia"/>
          <w:lang w:eastAsia="ko-KR"/>
        </w:rPr>
        <w:lastRenderedPageBreak/>
        <w:t>Editor</w:t>
      </w:r>
      <w:r>
        <w:rPr>
          <w:lang w:eastAsia="zh-CN"/>
        </w:rPr>
        <w:t>’</w:t>
      </w:r>
      <w:r>
        <w:rPr>
          <w:rFonts w:hint="eastAsia"/>
          <w:lang w:eastAsia="ko-KR"/>
        </w:rPr>
        <w:t>s Note:</w:t>
      </w:r>
      <w:r>
        <w:rPr>
          <w:lang w:eastAsia="ko-KR"/>
        </w:rPr>
        <w:tab/>
      </w:r>
      <w:r>
        <w:rPr>
          <w:rFonts w:hint="eastAsia"/>
          <w:lang w:eastAsia="ko-KR"/>
        </w:rPr>
        <w:t>How Authorization Function maps username to ID of the UE that the user is using when the user has multiple subscriptions is FFS</w:t>
      </w:r>
      <w:r>
        <w:rPr>
          <w:lang w:eastAsia="ko-KR"/>
        </w:rPr>
        <w:t>.</w:t>
      </w:r>
    </w:p>
    <w:p w14:paraId="185251F0" w14:textId="77777777" w:rsidR="000052A0" w:rsidRDefault="000052A0" w:rsidP="000052A0">
      <w:pPr>
        <w:rPr>
          <w:rFonts w:eastAsia="SimHei"/>
          <w:lang w:val="en-US" w:eastAsia="zh-CN"/>
        </w:rPr>
      </w:pPr>
      <w:r>
        <w:rPr>
          <w:rFonts w:eastAsia="SimHei"/>
          <w:lang w:val="en-US" w:eastAsia="zh-CN"/>
        </w:rPr>
        <w:t xml:space="preserve">In step C, after successful authentication and authorization, the authorization server provides authorization code to the game client application via </w:t>
      </w:r>
      <w:r w:rsidRPr="00F10369">
        <w:rPr>
          <w:rFonts w:eastAsia="SimHei"/>
          <w:b/>
          <w:lang w:val="en-US" w:eastAsia="zh-CN"/>
        </w:rPr>
        <w:t>CAPIF-8</w:t>
      </w:r>
      <w:r>
        <w:rPr>
          <w:rFonts w:eastAsia="SimHei"/>
          <w:lang w:val="en-US" w:eastAsia="zh-CN"/>
        </w:rPr>
        <w:t xml:space="preserve">, and the game client application sends the authorization code to the game server via </w:t>
      </w:r>
      <w:r w:rsidRPr="00142DB3">
        <w:rPr>
          <w:rFonts w:eastAsia="SimHei"/>
          <w:b/>
          <w:lang w:val="en-US" w:eastAsia="zh-CN"/>
        </w:rPr>
        <w:t>application layer</w:t>
      </w:r>
      <w:r>
        <w:rPr>
          <w:rFonts w:eastAsia="SimHei"/>
          <w:lang w:val="en-US" w:eastAsia="zh-CN"/>
        </w:rPr>
        <w:t xml:space="preserve">. </w:t>
      </w:r>
    </w:p>
    <w:p w14:paraId="291E1D36" w14:textId="77777777" w:rsidR="000052A0" w:rsidRDefault="000052A0" w:rsidP="000052A0">
      <w:pPr>
        <w:rPr>
          <w:rFonts w:eastAsia="SimHei"/>
          <w:lang w:val="en-US" w:eastAsia="zh-CN"/>
        </w:rPr>
      </w:pPr>
      <w:r>
        <w:rPr>
          <w:rFonts w:eastAsia="SimHei"/>
          <w:lang w:val="en-US" w:eastAsia="zh-CN"/>
        </w:rPr>
        <w:t xml:space="preserve">In step D, the game server sends authorization code to authorization server via </w:t>
      </w:r>
      <w:r w:rsidRPr="004D1896">
        <w:rPr>
          <w:rFonts w:eastAsia="SimHei"/>
          <w:b/>
          <w:lang w:val="en-US" w:eastAsia="zh-CN"/>
        </w:rPr>
        <w:t>CAPIF-10/CAPIF-10e</w:t>
      </w:r>
      <w:r>
        <w:rPr>
          <w:rFonts w:eastAsia="SimHei"/>
          <w:lang w:val="en-US" w:eastAsia="zh-CN"/>
        </w:rPr>
        <w:t>.</w:t>
      </w:r>
    </w:p>
    <w:p w14:paraId="03535CDD" w14:textId="77777777" w:rsidR="000052A0" w:rsidRDefault="000052A0" w:rsidP="000052A0">
      <w:pPr>
        <w:rPr>
          <w:rFonts w:eastAsia="SimHei"/>
          <w:lang w:val="en-US" w:eastAsia="zh-CN"/>
        </w:rPr>
      </w:pPr>
      <w:r>
        <w:rPr>
          <w:rFonts w:eastAsia="SimHei"/>
          <w:lang w:val="en-US" w:eastAsia="zh-CN"/>
        </w:rPr>
        <w:t>In step E, the game server gets token</w:t>
      </w:r>
      <w:r w:rsidRPr="00F87118">
        <w:rPr>
          <w:rFonts w:eastAsia="SimHei"/>
          <w:vertAlign w:val="subscript"/>
          <w:lang w:val="en-US" w:eastAsia="zh-CN"/>
        </w:rPr>
        <w:t>CAPIF</w:t>
      </w:r>
      <w:r>
        <w:rPr>
          <w:rFonts w:eastAsia="SimHei"/>
          <w:lang w:val="en-US" w:eastAsia="zh-CN"/>
        </w:rPr>
        <w:t xml:space="preserve"> from authorization server. The game server uses the token</w:t>
      </w:r>
      <w:r w:rsidRPr="00F87118">
        <w:rPr>
          <w:rFonts w:eastAsia="SimHei"/>
          <w:vertAlign w:val="subscript"/>
          <w:lang w:val="en-US" w:eastAsia="zh-CN"/>
        </w:rPr>
        <w:t>CAPIF</w:t>
      </w:r>
      <w:r>
        <w:rPr>
          <w:rFonts w:eastAsia="SimHei"/>
          <w:vertAlign w:val="subscript"/>
          <w:lang w:val="en-US" w:eastAsia="zh-CN"/>
        </w:rPr>
        <w:t xml:space="preserve"> </w:t>
      </w:r>
      <w:r>
        <w:rPr>
          <w:rFonts w:eastAsia="SimHei"/>
          <w:lang w:val="en-US" w:eastAsia="zh-CN"/>
        </w:rPr>
        <w:t xml:space="preserve">to invoke QoS API via </w:t>
      </w:r>
      <w:r w:rsidRPr="004D1896">
        <w:rPr>
          <w:rFonts w:eastAsia="SimHei"/>
          <w:b/>
          <w:lang w:val="en-US" w:eastAsia="zh-CN"/>
        </w:rPr>
        <w:t>CAPIF-2/CAPIF-2e</w:t>
      </w:r>
      <w:r>
        <w:rPr>
          <w:rFonts w:eastAsia="SimHei"/>
          <w:lang w:val="en-US" w:eastAsia="zh-CN"/>
        </w:rPr>
        <w:t xml:space="preserve"> to modify the end user’s QoS.</w:t>
      </w:r>
    </w:p>
    <w:p w14:paraId="4B17C3C9" w14:textId="5A8F25CF" w:rsidR="000052A0" w:rsidRPr="00CF7A4B" w:rsidRDefault="000052A0" w:rsidP="00CF7A4B">
      <w:pPr>
        <w:pStyle w:val="EditorsNote"/>
        <w:rPr>
          <w:lang w:eastAsia="ko-KR"/>
        </w:rPr>
      </w:pPr>
      <w:r>
        <w:rPr>
          <w:rFonts w:hint="eastAsia"/>
          <w:lang w:eastAsia="ko-KR"/>
        </w:rPr>
        <w:t>Editor</w:t>
      </w:r>
      <w:r>
        <w:rPr>
          <w:lang w:eastAsia="zh-CN"/>
        </w:rPr>
        <w:t>’</w:t>
      </w:r>
      <w:r>
        <w:rPr>
          <w:rFonts w:hint="eastAsia"/>
          <w:lang w:eastAsia="ko-KR"/>
        </w:rPr>
        <w:t>s Note:</w:t>
      </w:r>
      <w:r>
        <w:rPr>
          <w:lang w:eastAsia="ko-KR"/>
        </w:rPr>
        <w:tab/>
        <w:t>More clarification of Integration of out scope and in scope messages is FFS.</w:t>
      </w:r>
    </w:p>
    <w:p w14:paraId="021FAE8D" w14:textId="77777777" w:rsidR="00246AB7" w:rsidRPr="00905138" w:rsidRDefault="00246AB7" w:rsidP="00246AB7">
      <w:pPr>
        <w:keepNext/>
        <w:keepLines/>
        <w:spacing w:before="120"/>
        <w:ind w:left="1134" w:hanging="1134"/>
        <w:outlineLvl w:val="2"/>
        <w:rPr>
          <w:rFonts w:ascii="Arial" w:eastAsia="DengXian" w:hAnsi="Arial"/>
          <w:sz w:val="24"/>
          <w:lang w:eastAsia="ja-JP"/>
        </w:rPr>
      </w:pPr>
      <w:r w:rsidRPr="00680739">
        <w:rPr>
          <w:rFonts w:ascii="Arial" w:eastAsia="DengXian" w:hAnsi="Arial"/>
          <w:sz w:val="24"/>
          <w:lang w:eastAsia="ja-JP"/>
        </w:rPr>
        <w:t>6.1.2.</w:t>
      </w:r>
      <w:r>
        <w:rPr>
          <w:rFonts w:ascii="Arial" w:eastAsia="DengXian" w:hAnsi="Arial"/>
          <w:sz w:val="24"/>
          <w:lang w:eastAsia="ja-JP"/>
        </w:rPr>
        <w:t>4</w:t>
      </w:r>
      <w:r w:rsidRPr="00680739">
        <w:rPr>
          <w:rFonts w:ascii="Arial" w:eastAsia="DengXian" w:hAnsi="Arial"/>
          <w:sz w:val="24"/>
          <w:lang w:eastAsia="ja-JP"/>
        </w:rPr>
        <w:tab/>
      </w:r>
      <w:r>
        <w:rPr>
          <w:rFonts w:ascii="Arial" w:eastAsia="DengXian" w:hAnsi="Arial"/>
          <w:sz w:val="24"/>
          <w:lang w:eastAsia="ja-JP"/>
        </w:rPr>
        <w:t>Token</w:t>
      </w:r>
      <w:r w:rsidRPr="00210AC7">
        <w:rPr>
          <w:rFonts w:ascii="Arial" w:eastAsia="DengXian" w:hAnsi="Arial"/>
          <w:sz w:val="24"/>
          <w:vertAlign w:val="subscript"/>
          <w:lang w:eastAsia="ja-JP"/>
        </w:rPr>
        <w:t>CAPIF</w:t>
      </w:r>
      <w:r>
        <w:rPr>
          <w:rFonts w:ascii="Arial" w:eastAsia="DengXian" w:hAnsi="Arial"/>
          <w:sz w:val="24"/>
          <w:vertAlign w:val="subscript"/>
          <w:lang w:eastAsia="ja-JP"/>
        </w:rPr>
        <w:t xml:space="preserve"> </w:t>
      </w:r>
      <w:r>
        <w:rPr>
          <w:rFonts w:ascii="Arial" w:eastAsia="DengXian" w:hAnsi="Arial"/>
          <w:sz w:val="24"/>
          <w:lang w:eastAsia="ja-JP"/>
        </w:rPr>
        <w:t>Profile</w:t>
      </w:r>
    </w:p>
    <w:p w14:paraId="14780216" w14:textId="7C88F906" w:rsidR="00246AB7" w:rsidRDefault="00246AB7" w:rsidP="00246AB7">
      <w:pPr>
        <w:rPr>
          <w:lang w:eastAsia="ja-JP"/>
        </w:rPr>
      </w:pPr>
      <w:r>
        <w:rPr>
          <w:rFonts w:eastAsia="SimHei" w:hint="eastAsia"/>
          <w:lang w:eastAsia="zh-CN"/>
        </w:rPr>
        <w:t>T</w:t>
      </w:r>
      <w:r>
        <w:rPr>
          <w:rFonts w:eastAsia="SimHei"/>
          <w:lang w:eastAsia="zh-CN"/>
        </w:rPr>
        <w:t>he token</w:t>
      </w:r>
      <w:r w:rsidRPr="00905138">
        <w:rPr>
          <w:rFonts w:eastAsia="DengXian"/>
          <w:sz w:val="24"/>
          <w:vertAlign w:val="subscript"/>
          <w:lang w:eastAsia="ja-JP"/>
        </w:rPr>
        <w:t>CAPIF</w:t>
      </w:r>
      <w:r>
        <w:rPr>
          <w:rFonts w:eastAsia="SimHei"/>
          <w:lang w:eastAsia="zh-CN"/>
        </w:rPr>
        <w:t xml:space="preserve"> is protected by </w:t>
      </w:r>
      <w:r w:rsidRPr="002E38E8">
        <w:rPr>
          <w:lang w:eastAsia="ja-JP"/>
        </w:rPr>
        <w:t>the JSON signature profile as specified in IETF RFC 7515</w:t>
      </w:r>
      <w:r>
        <w:rPr>
          <w:lang w:eastAsia="ja-JP"/>
        </w:rPr>
        <w:t xml:space="preserve"> [</w:t>
      </w:r>
      <w:r w:rsidR="00850A92">
        <w:rPr>
          <w:lang w:eastAsia="ja-JP"/>
        </w:rPr>
        <w:t>8</w:t>
      </w:r>
      <w:r>
        <w:rPr>
          <w:lang w:eastAsia="ja-JP"/>
        </w:rPr>
        <w:t>].</w:t>
      </w:r>
    </w:p>
    <w:p w14:paraId="5AF4B593" w14:textId="77777777" w:rsidR="00246AB7" w:rsidRDefault="00246AB7" w:rsidP="00246AB7">
      <w:pPr>
        <w:rPr>
          <w:rFonts w:eastAsia="DengXian"/>
        </w:rPr>
      </w:pPr>
      <w:r>
        <w:rPr>
          <w:rFonts w:eastAsia="SimHei"/>
          <w:lang w:eastAsia="zh-CN"/>
        </w:rPr>
        <w:t>The claim in the token</w:t>
      </w:r>
      <w:r w:rsidRPr="00905138">
        <w:rPr>
          <w:rFonts w:eastAsia="SimHei"/>
          <w:vertAlign w:val="subscript"/>
          <w:lang w:eastAsia="zh-CN"/>
        </w:rPr>
        <w:t>CAPIF</w:t>
      </w:r>
      <w:r>
        <w:rPr>
          <w:rFonts w:eastAsia="SimHei"/>
          <w:vertAlign w:val="subscript"/>
          <w:lang w:eastAsia="zh-CN"/>
        </w:rPr>
        <w:t xml:space="preserve"> </w:t>
      </w:r>
      <w:r>
        <w:rPr>
          <w:rFonts w:eastAsia="SimHei"/>
          <w:lang w:eastAsia="zh-CN"/>
        </w:rPr>
        <w:t xml:space="preserve">includes the parameters defined in C.2.2 in TS </w:t>
      </w:r>
      <w:r w:rsidRPr="00680739">
        <w:rPr>
          <w:rFonts w:eastAsia="DengXian"/>
        </w:rPr>
        <w:t>33.122 [5]</w:t>
      </w:r>
      <w:r>
        <w:rPr>
          <w:rFonts w:eastAsia="DengXian"/>
        </w:rPr>
        <w:t>. In addition, “resource owner ID” related to the list services is also added in scope. The resource owner ID is equal to the UE ID in the API invocation message, e.g. GPSI.</w:t>
      </w:r>
    </w:p>
    <w:p w14:paraId="03215E38" w14:textId="5342E86A" w:rsidR="009D11B2" w:rsidRPr="00733DD4" w:rsidRDefault="009D11B2" w:rsidP="009D11B2">
      <w:pPr>
        <w:pStyle w:val="berschrift3"/>
      </w:pPr>
      <w:bookmarkStart w:id="120" w:name="_Toc107821161"/>
      <w:bookmarkStart w:id="121" w:name="_Toc116945675"/>
      <w:bookmarkStart w:id="122" w:name="_Toc125316675"/>
      <w:bookmarkStart w:id="123" w:name="_Toc125363469"/>
      <w:r w:rsidRPr="0092145B">
        <w:t>6.</w:t>
      </w:r>
      <w:r w:rsidRPr="0055122F">
        <w:t>1</w:t>
      </w:r>
      <w:r w:rsidRPr="00733DD4">
        <w:t>.3</w:t>
      </w:r>
      <w:r w:rsidRPr="00733DD4">
        <w:tab/>
        <w:t>Evaluation</w:t>
      </w:r>
      <w:bookmarkEnd w:id="120"/>
      <w:bookmarkEnd w:id="121"/>
      <w:bookmarkEnd w:id="122"/>
      <w:bookmarkEnd w:id="123"/>
    </w:p>
    <w:p w14:paraId="691A91C4" w14:textId="77777777" w:rsidR="00C61863" w:rsidRDefault="00246AB7" w:rsidP="00246AB7">
      <w:pPr>
        <w:rPr>
          <w:rFonts w:eastAsia="DengXian"/>
        </w:rPr>
      </w:pPr>
      <w:r w:rsidRPr="00520FCC">
        <w:rPr>
          <w:rFonts w:eastAsia="SimHei"/>
          <w:lang w:eastAsia="zh-CN"/>
        </w:rPr>
        <w:t xml:space="preserve">The solution works when the </w:t>
      </w:r>
      <w:r w:rsidRPr="00520FCC">
        <w:rPr>
          <w:rFonts w:eastAsia="DengXian"/>
        </w:rPr>
        <w:t>TLS with OAuth token is selected.</w:t>
      </w:r>
      <w:r w:rsidR="00825384">
        <w:rPr>
          <w:rFonts w:eastAsia="DengXian"/>
        </w:rPr>
        <w:t xml:space="preserve"> </w:t>
      </w:r>
    </w:p>
    <w:p w14:paraId="7983C127" w14:textId="325786F1" w:rsidR="00F12658" w:rsidRDefault="00F12658" w:rsidP="00246AB7">
      <w:pPr>
        <w:rPr>
          <w:rFonts w:eastAsia="SimHei"/>
          <w:lang w:eastAsia="zh-CN"/>
        </w:rPr>
      </w:pPr>
      <w:r>
        <w:t>T</w:t>
      </w:r>
      <w:r>
        <w:rPr>
          <w:rFonts w:hint="eastAsia"/>
          <w:lang w:eastAsia="zh-CN"/>
        </w:rPr>
        <w:t>his</w:t>
      </w:r>
      <w:r>
        <w:rPr>
          <w:lang w:eastAsia="zh-CN"/>
        </w:rPr>
        <w:t xml:space="preserve"> </w:t>
      </w:r>
      <w:r>
        <w:rPr>
          <w:rFonts w:hint="eastAsia"/>
        </w:rPr>
        <w:t xml:space="preserve">solution assumes </w:t>
      </w:r>
      <w:r>
        <w:t xml:space="preserve">that </w:t>
      </w:r>
      <w:r>
        <w:rPr>
          <w:rFonts w:hint="eastAsia"/>
        </w:rPr>
        <w:t xml:space="preserve">the resource owner </w:t>
      </w:r>
      <w:r>
        <w:t>is</w:t>
      </w:r>
      <w:r>
        <w:rPr>
          <w:rFonts w:hint="eastAsia"/>
        </w:rPr>
        <w:t xml:space="preserve"> human user</w:t>
      </w:r>
      <w:r>
        <w:t>.</w:t>
      </w:r>
    </w:p>
    <w:p w14:paraId="46BBC3AF" w14:textId="6A05C38F" w:rsidR="00246AB7" w:rsidRPr="00520FCC" w:rsidRDefault="00246AB7" w:rsidP="00246AB7">
      <w:pPr>
        <w:rPr>
          <w:rFonts w:eastAsia="SimHei"/>
          <w:lang w:eastAsia="zh-CN"/>
        </w:rPr>
      </w:pPr>
      <w:r w:rsidRPr="00520FCC">
        <w:rPr>
          <w:rFonts w:eastAsia="SimHei"/>
          <w:lang w:eastAsia="zh-CN"/>
        </w:rPr>
        <w:t xml:space="preserve">This solution </w:t>
      </w:r>
      <w:r w:rsidR="00F12658">
        <w:rPr>
          <w:rFonts w:eastAsia="SimHei"/>
          <w:lang w:eastAsia="zh-CN"/>
        </w:rPr>
        <w:t xml:space="preserve">addresses the requirements Authz-1, </w:t>
      </w:r>
      <w:r w:rsidR="00F12658">
        <w:t xml:space="preserve">Authz-2, Authz-3 and Authz-4, but </w:t>
      </w:r>
      <w:r w:rsidRPr="00520FCC">
        <w:rPr>
          <w:rFonts w:eastAsia="SimHei"/>
          <w:lang w:eastAsia="zh-CN"/>
        </w:rPr>
        <w:t xml:space="preserve">does not address </w:t>
      </w:r>
      <w:r w:rsidR="00F12658">
        <w:rPr>
          <w:rFonts w:eastAsia="SimHei"/>
          <w:lang w:eastAsia="zh-CN"/>
        </w:rPr>
        <w:t>the following</w:t>
      </w:r>
      <w:r w:rsidR="00F12658" w:rsidRPr="00520FCC">
        <w:rPr>
          <w:rFonts w:eastAsia="SimHei"/>
          <w:lang w:eastAsia="zh-CN"/>
        </w:rPr>
        <w:t xml:space="preserve"> </w:t>
      </w:r>
      <w:r w:rsidRPr="00520FCC">
        <w:rPr>
          <w:rFonts w:eastAsia="SimHei"/>
          <w:lang w:eastAsia="zh-CN"/>
        </w:rPr>
        <w:t xml:space="preserve">requirements in KI#2: </w:t>
      </w:r>
    </w:p>
    <w:p w14:paraId="2C4EE34C" w14:textId="54BC206C" w:rsidR="00246AB7" w:rsidRPr="00520FCC" w:rsidRDefault="00246AB7" w:rsidP="002D77D1">
      <w:pPr>
        <w:pStyle w:val="B1"/>
        <w:rPr>
          <w:rFonts w:eastAsia="SimHei"/>
          <w:lang w:eastAsia="zh-CN"/>
        </w:rPr>
      </w:pPr>
      <w:r w:rsidRPr="00520FCC">
        <w:rPr>
          <w:rFonts w:eastAsia="SimHei"/>
          <w:lang w:eastAsia="zh-CN"/>
        </w:rPr>
        <w:t>This solution doesn’t touch authentication of the resource owner</w:t>
      </w:r>
      <w:r w:rsidR="00F12658">
        <w:rPr>
          <w:rFonts w:eastAsia="SimHei"/>
          <w:lang w:eastAsia="zh-CN"/>
        </w:rPr>
        <w:t xml:space="preserve"> or API invoker</w:t>
      </w:r>
      <w:r w:rsidRPr="00520FCC">
        <w:rPr>
          <w:rFonts w:eastAsia="SimHei"/>
          <w:lang w:eastAsia="zh-CN"/>
        </w:rPr>
        <w:t xml:space="preserve"> by the authorization server, it may be addressed by other solution.</w:t>
      </w:r>
    </w:p>
    <w:p w14:paraId="6972A277" w14:textId="77777777" w:rsidR="00246AB7" w:rsidRPr="00520FCC" w:rsidRDefault="00246AB7" w:rsidP="002D77D1">
      <w:pPr>
        <w:pStyle w:val="B1"/>
        <w:rPr>
          <w:rFonts w:eastAsia="SimHei"/>
          <w:lang w:eastAsia="zh-CN"/>
        </w:rPr>
      </w:pPr>
      <w:r w:rsidRPr="00520FCC">
        <w:rPr>
          <w:rFonts w:eastAsia="SimHei" w:hint="eastAsia"/>
          <w:lang w:eastAsia="zh-CN"/>
        </w:rPr>
        <w:t>T</w:t>
      </w:r>
      <w:r w:rsidRPr="00520FCC">
        <w:rPr>
          <w:rFonts w:eastAsia="SimHei"/>
          <w:lang w:eastAsia="zh-CN"/>
        </w:rPr>
        <w:t>his solution doesn’t touch authentication between API invoker and CCF and authentication between API invoker and AEF, it may be addressed by other solution.</w:t>
      </w:r>
    </w:p>
    <w:p w14:paraId="6DCF907C" w14:textId="77777777" w:rsidR="00246AB7" w:rsidRPr="00520FCC" w:rsidRDefault="00246AB7" w:rsidP="002D77D1">
      <w:pPr>
        <w:pStyle w:val="B1"/>
        <w:rPr>
          <w:rFonts w:eastAsia="SimHei"/>
          <w:lang w:eastAsia="zh-CN"/>
        </w:rPr>
      </w:pPr>
      <w:r w:rsidRPr="00520FCC">
        <w:rPr>
          <w:rFonts w:eastAsia="SimHei"/>
          <w:lang w:eastAsia="zh-CN"/>
        </w:rPr>
        <w:t>This solution doesn’t touch revocation of authorization, it may be addressed by other solution.</w:t>
      </w:r>
    </w:p>
    <w:p w14:paraId="4EE6DC68" w14:textId="77777777" w:rsidR="00246AB7" w:rsidRPr="00520FCC" w:rsidRDefault="00246AB7" w:rsidP="002D77D1">
      <w:pPr>
        <w:pStyle w:val="B1"/>
        <w:rPr>
          <w:rFonts w:eastAsia="SimHei"/>
          <w:lang w:val="en-US" w:eastAsia="zh-CN"/>
        </w:rPr>
      </w:pPr>
      <w:r w:rsidRPr="00520FCC">
        <w:rPr>
          <w:rFonts w:eastAsia="SimHei" w:hint="eastAsia"/>
          <w:lang w:eastAsia="zh-CN"/>
        </w:rPr>
        <w:t>T</w:t>
      </w:r>
      <w:r w:rsidRPr="00520FCC">
        <w:rPr>
          <w:rFonts w:eastAsia="SimHei"/>
          <w:lang w:eastAsia="zh-CN"/>
        </w:rPr>
        <w:t>his solution doesn’t touch privacy of the UE's external identity against the third-party, it may be addressed by other solution.</w:t>
      </w:r>
      <w:r w:rsidRPr="00520FCC">
        <w:t xml:space="preserve"> </w:t>
      </w:r>
      <w:r w:rsidRPr="00520FCC">
        <w:rPr>
          <w:rFonts w:eastAsia="SimHei"/>
          <w:lang w:eastAsia="zh-CN"/>
        </w:rPr>
        <w:t>This solution doesn’t address a static token claim issue after token revocation.</w:t>
      </w:r>
    </w:p>
    <w:p w14:paraId="087D5B03" w14:textId="0E7E95D4" w:rsidR="00F12658" w:rsidRPr="00CF7A4B" w:rsidRDefault="00F12658" w:rsidP="00CF7A4B">
      <w:pPr>
        <w:pStyle w:val="EditorsNote"/>
        <w:rPr>
          <w:lang w:val="en-US"/>
        </w:rPr>
      </w:pPr>
      <w:r w:rsidRPr="00A97CEC">
        <w:rPr>
          <w:rFonts w:eastAsia="DengXian"/>
        </w:rPr>
        <w:t>Editor’s Note</w:t>
      </w:r>
      <w:r w:rsidRPr="00A97CEC">
        <w:rPr>
          <w:rFonts w:eastAsia="SimHei"/>
          <w:lang w:val="en-US" w:eastAsia="zh-CN"/>
        </w:rPr>
        <w:t xml:space="preserve">: </w:t>
      </w:r>
      <w:r w:rsidRPr="00953244">
        <w:rPr>
          <w:rFonts w:eastAsia="Malgun Gothic"/>
          <w:lang w:val="en-US"/>
        </w:rPr>
        <w:t>Mapping to SA6 defined use case is ffs</w:t>
      </w:r>
      <w:r>
        <w:rPr>
          <w:rFonts w:eastAsia="Malgun Gothic"/>
          <w:lang w:val="en-US"/>
        </w:rPr>
        <w:t>.</w:t>
      </w:r>
    </w:p>
    <w:p w14:paraId="09A26943" w14:textId="14833462" w:rsidR="00246AB7" w:rsidRPr="00A97CEC" w:rsidRDefault="00246AB7" w:rsidP="00CF7A4B">
      <w:pPr>
        <w:pStyle w:val="EditorsNote"/>
      </w:pPr>
      <w:r w:rsidRPr="00A97CEC">
        <w:rPr>
          <w:rFonts w:eastAsia="DengXian"/>
        </w:rPr>
        <w:t>Editor’s Note</w:t>
      </w:r>
      <w:r w:rsidRPr="00A97CEC">
        <w:rPr>
          <w:rFonts w:eastAsia="SimHei"/>
          <w:lang w:val="en-US" w:eastAsia="zh-CN"/>
        </w:rPr>
        <w:t xml:space="preserve">: </w:t>
      </w:r>
      <w:r w:rsidRPr="00A97CEC">
        <w:rPr>
          <w:rFonts w:eastAsia="Malgun Gothic"/>
          <w:lang w:val="en-US"/>
        </w:rPr>
        <w:t>Further evaluation is FFS</w:t>
      </w:r>
    </w:p>
    <w:p w14:paraId="07B65171" w14:textId="75728106" w:rsidR="00CD3EF1" w:rsidRPr="00733DD4" w:rsidRDefault="00CD3EF1" w:rsidP="00CD3EF1">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124" w:name="_Toc116945676"/>
      <w:bookmarkStart w:id="125" w:name="_Toc125316676"/>
      <w:bookmarkStart w:id="126" w:name="_Toc125363470"/>
      <w:r w:rsidRPr="005512F7">
        <w:t>6.</w:t>
      </w:r>
      <w:r w:rsidR="00733DD4" w:rsidRPr="0055122F">
        <w:t>2</w:t>
      </w:r>
      <w:r w:rsidRPr="00733DD4">
        <w:tab/>
        <w:t>Solution #</w:t>
      </w:r>
      <w:r w:rsidR="00733DD4" w:rsidRPr="0055122F">
        <w:t>2</w:t>
      </w:r>
      <w:r w:rsidRPr="00733DD4">
        <w:t>: Authentication using OpenID Connect</w:t>
      </w:r>
      <w:bookmarkEnd w:id="124"/>
      <w:bookmarkEnd w:id="125"/>
      <w:bookmarkEnd w:id="126"/>
    </w:p>
    <w:p w14:paraId="785F210E" w14:textId="0B13E423" w:rsidR="00CD3EF1" w:rsidRPr="00733DD4" w:rsidRDefault="00CD3EF1" w:rsidP="00CD3EF1">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127" w:name="_Toc116945677"/>
      <w:bookmarkStart w:id="128" w:name="_Toc125316677"/>
      <w:bookmarkStart w:id="129" w:name="_Toc125363471"/>
      <w:r w:rsidRPr="00733DD4">
        <w:t>6.</w:t>
      </w:r>
      <w:r w:rsidR="00733DD4" w:rsidRPr="0055122F">
        <w:t>2</w:t>
      </w:r>
      <w:r w:rsidRPr="00733DD4">
        <w:t>.1</w:t>
      </w:r>
      <w:r w:rsidRPr="00733DD4">
        <w:tab/>
        <w:t>Introduction</w:t>
      </w:r>
      <w:bookmarkEnd w:id="127"/>
      <w:bookmarkEnd w:id="128"/>
      <w:bookmarkEnd w:id="129"/>
      <w:r w:rsidRPr="00733DD4">
        <w:t xml:space="preserve"> </w:t>
      </w:r>
    </w:p>
    <w:p w14:paraId="74842173" w14:textId="77777777" w:rsidR="00CD3EF1" w:rsidRPr="00733DD4" w:rsidRDefault="00CD3EF1" w:rsidP="00CD3EF1">
      <w:r w:rsidRPr="00733DD4">
        <w:t xml:space="preserve">Authentication of the UE can be performed by including an OpenID Connect identity token. In OpenID Connect, the authorization server is usually also the OpenID provider. This solution separates these roles into the authorization function (AZF) and the authentication function (ANF). </w:t>
      </w:r>
    </w:p>
    <w:p w14:paraId="0C04334A" w14:textId="7B35EDBB" w:rsidR="00CD3EF1" w:rsidRPr="00733DD4" w:rsidRDefault="00CD3EF1" w:rsidP="00CD3EF1">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130" w:name="_Toc116945678"/>
      <w:bookmarkStart w:id="131" w:name="_Toc125316678"/>
      <w:bookmarkStart w:id="132" w:name="_Toc125363472"/>
      <w:r w:rsidRPr="005512F7">
        <w:lastRenderedPageBreak/>
        <w:t>6.</w:t>
      </w:r>
      <w:r w:rsidR="00733DD4" w:rsidRPr="0055122F">
        <w:t>2</w:t>
      </w:r>
      <w:r w:rsidRPr="00733DD4">
        <w:t>.2</w:t>
      </w:r>
      <w:r w:rsidRPr="00733DD4">
        <w:tab/>
        <w:t>Solution details</w:t>
      </w:r>
      <w:bookmarkEnd w:id="130"/>
      <w:bookmarkEnd w:id="131"/>
      <w:bookmarkEnd w:id="132"/>
    </w:p>
    <w:bookmarkStart w:id="133" w:name="_GoBack"/>
    <w:p w14:paraId="183050C3" w14:textId="77777777" w:rsidR="00CD3EF1" w:rsidRPr="00733DD4" w:rsidRDefault="00CD3EF1" w:rsidP="00CD3EF1">
      <w:pPr>
        <w:jc w:val="center"/>
      </w:pPr>
      <w:r w:rsidRPr="00733DD4">
        <w:object w:dxaOrig="7910" w:dyaOrig="7730" w14:anchorId="7CEF69AF">
          <v:shape id="_x0000_i1161" type="#_x0000_t75" style="width:394.95pt;height:386.15pt" o:ole="" filled="t">
            <v:fill color2="black"/>
            <v:imagedata r:id="rId19" o:title="" croptop="-8f" cropbottom="-8f" cropleft="-8f" cropright="-8f"/>
          </v:shape>
          <o:OLEObject Type="Embed" ProgID="Mscgen.Chart" ShapeID="_x0000_i1161" DrawAspect="Content" ObjectID="_1736190016" r:id="rId20"/>
        </w:object>
      </w:r>
      <w:bookmarkEnd w:id="133"/>
    </w:p>
    <w:p w14:paraId="10970922" w14:textId="0919CA7D" w:rsidR="00CD3EF1" w:rsidRPr="00733DD4" w:rsidRDefault="00733DD4" w:rsidP="00CD3EF1">
      <w:pPr>
        <w:pStyle w:val="TF"/>
      </w:pPr>
      <w:r w:rsidRPr="00733DD4">
        <w:t>Figure 6.2</w:t>
      </w:r>
      <w:r w:rsidR="00CD3EF1" w:rsidRPr="00733DD4">
        <w:t>.2-1: OpenID Connect for SNAAPP AFs</w:t>
      </w:r>
    </w:p>
    <w:p w14:paraId="0D460AFC" w14:textId="0A5BF006" w:rsidR="00CD3EF1" w:rsidRPr="005512F7" w:rsidRDefault="00CD3EF1" w:rsidP="00CD3EF1">
      <w:r w:rsidRPr="005512F7">
        <w:t xml:space="preserve">The flow follows the authorization code flow of OpenID Connect </w:t>
      </w:r>
      <w:r w:rsidR="002C351D" w:rsidRPr="005512F7">
        <w:t>[6]</w:t>
      </w:r>
      <w:r w:rsidRPr="005512F7">
        <w:t>. All communication is over TLS secured connections.</w:t>
      </w:r>
    </w:p>
    <w:p w14:paraId="532030C6" w14:textId="77777777" w:rsidR="00CD3EF1" w:rsidRPr="0055122F" w:rsidRDefault="00CD3EF1" w:rsidP="00CD3EF1">
      <w:pPr>
        <w:pStyle w:val="B1"/>
      </w:pPr>
      <w:r w:rsidRPr="0055122F">
        <w:t>1.</w:t>
      </w:r>
      <w:r w:rsidRPr="0055122F">
        <w:tab/>
        <w:t xml:space="preserve">Prior to any interaction, AZF should be registered with ANF, giving information that will be provided to the UE when requesting authentication.  </w:t>
      </w:r>
    </w:p>
    <w:p w14:paraId="14FC03DC" w14:textId="77777777" w:rsidR="00CD3EF1" w:rsidRPr="0055122F" w:rsidRDefault="00CD3EF1" w:rsidP="00CD3EF1">
      <w:pPr>
        <w:pStyle w:val="B1"/>
      </w:pPr>
      <w:r w:rsidRPr="0055122F">
        <w:t>2.</w:t>
      </w:r>
      <w:r w:rsidRPr="0055122F">
        <w:tab/>
        <w:t>The UE accesses the AZF without identity token</w:t>
      </w:r>
    </w:p>
    <w:p w14:paraId="232CBFED" w14:textId="6F2E9FFA" w:rsidR="00CD3EF1" w:rsidRPr="0055122F" w:rsidRDefault="00CD3EF1" w:rsidP="00CD3EF1">
      <w:pPr>
        <w:pStyle w:val="B1"/>
      </w:pPr>
      <w:r w:rsidRPr="0055122F">
        <w:t>3.</w:t>
      </w:r>
      <w:r w:rsidRPr="0055122F">
        <w:tab/>
        <w:t>The AZF shall redirect the UE to the ANF_URI, with the type set to code (to indicate authorization code flow), scope set to openid (to indicate that this is an openID request), client_ID set to its own ID, redirect_URI set to the URL to be used in step 8, and may set state to some state that can be used by AZF to reduce its internal state.</w:t>
      </w:r>
      <w:r w:rsidR="00FE4D4A" w:rsidRPr="00FE4D4A">
        <w:t xml:space="preserve"> </w:t>
      </w:r>
      <w:r w:rsidR="00FE4D4A">
        <w:t>Because sometimes it is necessary to authenticate the subscriber, and sometimes authentication of user is sufficient, the ANF shall offer separate endpoints for user and for subscriber authentication. The AZF shall be aware of which entity shall be authenticated based on configuration. Which authentication method is then chosen is between negotiated between UE/user and ANF and is out of scope of this solution.</w:t>
      </w:r>
    </w:p>
    <w:p w14:paraId="06CBB900" w14:textId="77777777" w:rsidR="00CD3EF1" w:rsidRPr="0055122F" w:rsidRDefault="00CD3EF1" w:rsidP="00CD3EF1">
      <w:pPr>
        <w:pStyle w:val="B1"/>
      </w:pPr>
      <w:r w:rsidRPr="0055122F">
        <w:t>4.</w:t>
      </w:r>
      <w:r w:rsidRPr="0055122F">
        <w:tab/>
        <w:t>The UE shall access the ANF at the redirected to ANF_URI, including the parameters of step 3.</w:t>
      </w:r>
    </w:p>
    <w:p w14:paraId="5084D691" w14:textId="77777777" w:rsidR="00CD3EF1" w:rsidRPr="0055122F" w:rsidRDefault="00CD3EF1" w:rsidP="00CD3EF1">
      <w:pPr>
        <w:pStyle w:val="B1"/>
      </w:pPr>
      <w:r w:rsidRPr="0055122F">
        <w:t>5.</w:t>
      </w:r>
      <w:r w:rsidRPr="0055122F">
        <w:tab/>
        <w:t>The ANF shall authenticate the UE. This can be done in the usual way the home network authenticates the user, which may be GBA, AKMA, or using a proprietary method such as username/password.</w:t>
      </w:r>
    </w:p>
    <w:p w14:paraId="132860E7" w14:textId="7A2C265A" w:rsidR="00CD3EF1" w:rsidRPr="0055122F" w:rsidRDefault="00CD3EF1" w:rsidP="00CD3EF1">
      <w:pPr>
        <w:pStyle w:val="B1"/>
      </w:pPr>
      <w:r w:rsidRPr="0055122F">
        <w:t>6.</w:t>
      </w:r>
      <w:r w:rsidRPr="0055122F">
        <w:tab/>
        <w:t>The ANF should request authorization to release the required personal information to the AZF from the user. In this set</w:t>
      </w:r>
      <w:r w:rsidR="00FE4D4A">
        <w:t>u</w:t>
      </w:r>
      <w:r w:rsidRPr="0055122F">
        <w:t>p, the ANF presents to the user the information that was made available to the ANF about the AZF in the enrolment.</w:t>
      </w:r>
    </w:p>
    <w:p w14:paraId="0F1A4ACC" w14:textId="77777777" w:rsidR="00CD3EF1" w:rsidRPr="0055122F" w:rsidRDefault="00CD3EF1" w:rsidP="00CD3EF1">
      <w:pPr>
        <w:pStyle w:val="B1"/>
      </w:pPr>
      <w:r w:rsidRPr="0055122F">
        <w:lastRenderedPageBreak/>
        <w:t>7.</w:t>
      </w:r>
      <w:r w:rsidRPr="0055122F">
        <w:tab/>
        <w:t>The ANF shall redirect the UE back to the AZF at the AZF_URI, including as code a single use token, which shall be specific to the AF, and as state the state that was set in step 3.</w:t>
      </w:r>
    </w:p>
    <w:p w14:paraId="7EB43585" w14:textId="77777777" w:rsidR="00CD3EF1" w:rsidRPr="0055122F" w:rsidRDefault="00CD3EF1" w:rsidP="00CD3EF1">
      <w:pPr>
        <w:pStyle w:val="B1"/>
      </w:pPr>
      <w:r w:rsidRPr="0055122F">
        <w:t>8.-9.</w:t>
      </w:r>
      <w:r w:rsidRPr="0055122F">
        <w:tab/>
        <w:t>The AZF shall request the identity token from the ANF at its token endpoint. The ANF shall verify that the identity token is indeed being requested by the correct AZF, and, if correct, return the identity token to the AZF.</w:t>
      </w:r>
    </w:p>
    <w:p w14:paraId="62761F1C" w14:textId="77777777" w:rsidR="00CD3EF1" w:rsidRPr="0055122F" w:rsidRDefault="00CD3EF1" w:rsidP="00CD3EF1">
      <w:pPr>
        <w:pStyle w:val="B1"/>
      </w:pPr>
      <w:r w:rsidRPr="0055122F">
        <w:t>10.</w:t>
      </w:r>
      <w:r w:rsidRPr="0055122F">
        <w:tab/>
        <w:t>The AZF shall verify the validity of the identity token according to RFC 6749, especially Sections 4.1.2 and 10.12.</w:t>
      </w:r>
    </w:p>
    <w:p w14:paraId="68944F4F" w14:textId="77777777" w:rsidR="00CD3EF1" w:rsidRPr="0055122F" w:rsidRDefault="00CD3EF1" w:rsidP="00CD3EF1">
      <w:pPr>
        <w:pStyle w:val="EditorsNote"/>
      </w:pPr>
      <w:r w:rsidRPr="0055122F">
        <w:t>Editor's Note: which identifiers are to be used is FFS.</w:t>
      </w:r>
    </w:p>
    <w:p w14:paraId="2BF274CB" w14:textId="06D783BD" w:rsidR="00CD3EF1" w:rsidRDefault="00CD3EF1" w:rsidP="0055122F">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134" w:name="_Toc116945679"/>
      <w:bookmarkStart w:id="135" w:name="_Toc125316679"/>
      <w:bookmarkStart w:id="136" w:name="_Toc125363473"/>
      <w:r w:rsidRPr="0055122F">
        <w:t>6.</w:t>
      </w:r>
      <w:r w:rsidR="00733DD4" w:rsidRPr="0055122F">
        <w:t>2</w:t>
      </w:r>
      <w:r>
        <w:t>.3</w:t>
      </w:r>
      <w:r>
        <w:tab/>
        <w:t>Evaluation</w:t>
      </w:r>
      <w:bookmarkEnd w:id="134"/>
      <w:bookmarkEnd w:id="135"/>
      <w:bookmarkEnd w:id="136"/>
    </w:p>
    <w:p w14:paraId="14E5938C" w14:textId="6ADF0CE8" w:rsidR="00FE4D4A" w:rsidRPr="00FE4D4A" w:rsidRDefault="00FE4D4A" w:rsidP="00CF7A4B">
      <w:pPr>
        <w:pStyle w:val="Listenabsatz"/>
        <w:numPr>
          <w:ilvl w:val="0"/>
          <w:numId w:val="16"/>
        </w:numPr>
      </w:pPr>
      <w:r>
        <w:t>This solution can be used to address Authn-1-ResOwner.</w:t>
      </w:r>
    </w:p>
    <w:p w14:paraId="241B9FBF" w14:textId="3B45F5B4" w:rsidR="00C3329D" w:rsidRDefault="00CD3EF1" w:rsidP="0055122F">
      <w:pPr>
        <w:pStyle w:val="EditorsNote"/>
      </w:pPr>
      <w:r>
        <w:t>Editor's Note: further evaluation is FFS</w:t>
      </w:r>
    </w:p>
    <w:p w14:paraId="05EFC2B3" w14:textId="77777777" w:rsidR="006E5F8E" w:rsidRDefault="006E5F8E" w:rsidP="0055122F">
      <w:pPr>
        <w:pStyle w:val="EditorsNote"/>
      </w:pPr>
    </w:p>
    <w:p w14:paraId="6B6EDE66" w14:textId="27D4E810" w:rsidR="006E5F8E" w:rsidRPr="006E5F8E" w:rsidRDefault="006E5F8E" w:rsidP="006E5F8E">
      <w:pPr>
        <w:pStyle w:val="berschrift2"/>
        <w:numPr>
          <w:ilvl w:val="1"/>
          <w:numId w:val="17"/>
        </w:numPr>
        <w:ind w:left="360" w:hanging="360"/>
      </w:pPr>
      <w:bookmarkStart w:id="137" w:name="_Toc116945680"/>
      <w:bookmarkStart w:id="138" w:name="_Toc125316680"/>
      <w:bookmarkStart w:id="139" w:name="_Toc125363474"/>
      <w:r w:rsidRPr="006E5F8E">
        <w:t>6.</w:t>
      </w:r>
      <w:r w:rsidRPr="0055122F">
        <w:t>3</w:t>
      </w:r>
      <w:r w:rsidRPr="006E5F8E">
        <w:tab/>
        <w:t>Solution #</w:t>
      </w:r>
      <w:r w:rsidRPr="0055122F">
        <w:t>3</w:t>
      </w:r>
      <w:r w:rsidRPr="006E5F8E">
        <w:t>: UE Originated API invocation using OAuth Client Credential Grant</w:t>
      </w:r>
      <w:bookmarkEnd w:id="137"/>
      <w:bookmarkEnd w:id="138"/>
      <w:bookmarkEnd w:id="139"/>
    </w:p>
    <w:p w14:paraId="1756EFB6" w14:textId="510622A2" w:rsidR="006E5F8E" w:rsidRPr="006E5F8E" w:rsidRDefault="006E5F8E" w:rsidP="006E5F8E">
      <w:pPr>
        <w:pStyle w:val="berschrift3"/>
        <w:numPr>
          <w:ilvl w:val="2"/>
          <w:numId w:val="17"/>
        </w:numPr>
        <w:ind w:left="360" w:hanging="360"/>
      </w:pPr>
      <w:bookmarkStart w:id="140" w:name="_Toc116945681"/>
      <w:bookmarkStart w:id="141" w:name="_Toc125316681"/>
      <w:bookmarkStart w:id="142" w:name="_Toc125363475"/>
      <w:r w:rsidRPr="006E5F8E">
        <w:t>6.</w:t>
      </w:r>
      <w:r w:rsidRPr="0055122F">
        <w:t>3</w:t>
      </w:r>
      <w:r w:rsidRPr="006E5F8E">
        <w:t>.1</w:t>
      </w:r>
      <w:r w:rsidRPr="006E5F8E">
        <w:tab/>
        <w:t>Introduction</w:t>
      </w:r>
      <w:bookmarkEnd w:id="140"/>
      <w:bookmarkEnd w:id="141"/>
      <w:bookmarkEnd w:id="142"/>
    </w:p>
    <w:p w14:paraId="7D36C7F2" w14:textId="77777777" w:rsidR="006E5F8E" w:rsidRPr="009441A1" w:rsidRDefault="006E5F8E" w:rsidP="006E5F8E">
      <w:r w:rsidRPr="009441A1">
        <w:t>According to KI#1 and the SA1 requirement referenced in KI#1, a UE shall be able to access a northbound API of the 5G system. The API invocation is triggered by an application, which is not visible to the 5G system.</w:t>
      </w:r>
    </w:p>
    <w:p w14:paraId="39A17CE9" w14:textId="77777777" w:rsidR="006E5F8E" w:rsidRPr="00733DD4" w:rsidRDefault="006E5F8E" w:rsidP="006E5F8E">
      <w:r w:rsidRPr="00733DD4">
        <w:t>Therefore, it is assumed that details of the interface between the application and the API invoker on the UE are out of scope of this solution.</w:t>
      </w:r>
    </w:p>
    <w:p w14:paraId="0341C300" w14:textId="7A339F76" w:rsidR="006E5F8E" w:rsidRPr="005512F7" w:rsidRDefault="006E5F8E" w:rsidP="006E5F8E">
      <w:r w:rsidRPr="00733DD4">
        <w:t>It is proposed to use the OAuth client credential grant (specified in clause 4.4. of [</w:t>
      </w:r>
      <w:r w:rsidRPr="005512F7">
        <w:t>4]) as a basis for the solution.</w:t>
      </w:r>
    </w:p>
    <w:p w14:paraId="0CE28E00" w14:textId="319ED5F1" w:rsidR="006E5F8E" w:rsidRPr="006E5F8E" w:rsidRDefault="006E5F8E" w:rsidP="006E5F8E">
      <w:pPr>
        <w:pStyle w:val="berschrift3"/>
        <w:numPr>
          <w:ilvl w:val="2"/>
          <w:numId w:val="17"/>
        </w:numPr>
        <w:ind w:left="360" w:hanging="360"/>
      </w:pPr>
      <w:bookmarkStart w:id="143" w:name="_Toc116945682"/>
      <w:bookmarkStart w:id="144" w:name="_Toc125316682"/>
      <w:bookmarkStart w:id="145" w:name="_Toc125363476"/>
      <w:r w:rsidRPr="005512F7">
        <w:t>6.</w:t>
      </w:r>
      <w:r w:rsidRPr="0055122F">
        <w:t>3</w:t>
      </w:r>
      <w:r w:rsidRPr="006E5F8E">
        <w:t>.2</w:t>
      </w:r>
      <w:r w:rsidRPr="006E5F8E">
        <w:tab/>
        <w:t>Solution details</w:t>
      </w:r>
      <w:bookmarkEnd w:id="143"/>
      <w:bookmarkEnd w:id="144"/>
      <w:bookmarkEnd w:id="145"/>
    </w:p>
    <w:p w14:paraId="6A6E55EA" w14:textId="764EAF19" w:rsidR="006E5F8E" w:rsidRPr="00AF0DAC" w:rsidRDefault="006E5F8E" w:rsidP="006E5F8E">
      <w:r w:rsidRPr="009441A1">
        <w:t>The context of the components of the solu</w:t>
      </w:r>
      <w:r w:rsidRPr="00AF0DAC">
        <w:t>tion is visualized in Figure 6.3.2-1.</w:t>
      </w:r>
    </w:p>
    <w:p w14:paraId="25E2E085" w14:textId="77777777" w:rsidR="006E5F8E" w:rsidRPr="00733DD4" w:rsidRDefault="006E5F8E" w:rsidP="006E5F8E">
      <w:r w:rsidRPr="00733DD4">
        <w:t>It is assumed that the application is deployed on the mobile device consisting of the UE. For instance, the application might be an app installed on a smartphone. Note, whether the application is considered being part of the UE or being collocated with the UE on a mobile device is a matter of interpretation and not relevant for the solution.</w:t>
      </w:r>
    </w:p>
    <w:p w14:paraId="0BCC15CD" w14:textId="62ACD455" w:rsidR="006E5F8E" w:rsidRDefault="006E5F8E" w:rsidP="006E5F8E">
      <w:r w:rsidRPr="00733DD4">
        <w:t>The API Invoker on the UE is taking the role of the OAuth Client. If CAPIF is applied,</w:t>
      </w:r>
      <w:r w:rsidRPr="005512F7">
        <w:t xml:space="preserve"> the Authorization Server is part the CAPIF Core Function. In this case the interface between API Invoker and Authorization Function is part of the CAPIF-1 interface.</w:t>
      </w:r>
    </w:p>
    <w:p w14:paraId="1B5AACEE" w14:textId="1A649C84" w:rsidR="005767B0" w:rsidRPr="00151892" w:rsidRDefault="005767B0" w:rsidP="006E5F8E">
      <w:r>
        <w:t>CAPIF onboarding for assignment of Client Id and Client secret</w:t>
      </w:r>
      <w:r w:rsidR="00366BEE">
        <w:t xml:space="preserve"> is not needed</w:t>
      </w:r>
      <w:r>
        <w:t>, since Client Id and Client secret can be derived from the 5G key hierarchy as explained in more detail in step 2 of the message flow below.</w:t>
      </w:r>
    </w:p>
    <w:p w14:paraId="2F6D17E4" w14:textId="77777777" w:rsidR="006E5F8E" w:rsidRDefault="006E5F8E" w:rsidP="006E5F8E">
      <w:r>
        <w:object w:dxaOrig="7296" w:dyaOrig="3229" w14:anchorId="086AF42C">
          <v:shape id="_x0000_i1162" type="#_x0000_t75" style="width:364.4pt;height:161.35pt" o:ole="">
            <v:imagedata r:id="rId21" o:title=""/>
          </v:shape>
          <o:OLEObject Type="Embed" ProgID="Visio.Drawing.15" ShapeID="_x0000_i1162" DrawAspect="Content" ObjectID="_1736190017" r:id="rId22"/>
        </w:object>
      </w:r>
    </w:p>
    <w:p w14:paraId="073A4512" w14:textId="30738105" w:rsidR="006E5F8E" w:rsidRDefault="006E5F8E" w:rsidP="006E5F8E">
      <w:pPr>
        <w:pStyle w:val="TF"/>
      </w:pPr>
      <w:r>
        <w:lastRenderedPageBreak/>
        <w:t>Figure 6.3.2-1: Solution components of UE originated API invocation using OAuth client credential grant.</w:t>
      </w:r>
    </w:p>
    <w:p w14:paraId="617882B4" w14:textId="676A0898" w:rsidR="006E5F8E" w:rsidRDefault="006E5F8E" w:rsidP="006E5F8E">
      <w:r>
        <w:t>A typical message flow executed for UE originated API invocation is depicted in Figure 6.3.2-2.</w:t>
      </w:r>
    </w:p>
    <w:p w14:paraId="673B11F3" w14:textId="77777777" w:rsidR="006E5F8E" w:rsidRDefault="006E5F8E" w:rsidP="006E5F8E">
      <w:r>
        <w:object w:dxaOrig="9133" w:dyaOrig="6612" w14:anchorId="0A25E92B">
          <v:shape id="_x0000_i1163" type="#_x0000_t75" style="width:456.7pt;height:330.6pt" o:ole="">
            <v:imagedata r:id="rId23" o:title=""/>
          </v:shape>
          <o:OLEObject Type="Embed" ProgID="Visio.Drawing.15" ShapeID="_x0000_i1163" DrawAspect="Content" ObjectID="_1736190018" r:id="rId24"/>
        </w:object>
      </w:r>
    </w:p>
    <w:p w14:paraId="602C79F5" w14:textId="01184D89" w:rsidR="006E5F8E" w:rsidRDefault="006E5F8E" w:rsidP="006E5F8E">
      <w:pPr>
        <w:pStyle w:val="TF"/>
      </w:pPr>
      <w:r>
        <w:t>Figure 6.3.2-2: Message flow used for UE originated API invocation using OAuth client credential grant</w:t>
      </w:r>
    </w:p>
    <w:p w14:paraId="78135286" w14:textId="77777777" w:rsidR="006E5F8E" w:rsidRDefault="006E5F8E" w:rsidP="006E5F8E"/>
    <w:p w14:paraId="1851D91E" w14:textId="77777777" w:rsidR="006E5F8E" w:rsidRDefault="006E5F8E" w:rsidP="006E5F8E">
      <w:r>
        <w:t>The individual steps are described below:</w:t>
      </w:r>
    </w:p>
    <w:p w14:paraId="1702FFE2" w14:textId="77777777" w:rsidR="006E5F8E" w:rsidRDefault="006E5F8E" w:rsidP="006E5F8E">
      <w:r>
        <w:t>1. The flow is triggered by the application sending a request to the API invoker on the UE.</w:t>
      </w:r>
    </w:p>
    <w:p w14:paraId="22E9FCC6" w14:textId="77777777" w:rsidR="00C01A01" w:rsidRDefault="006E5F8E" w:rsidP="00C01A01">
      <w:r>
        <w:t xml:space="preserve">The interface between Application and API invoker </w:t>
      </w:r>
      <w:r w:rsidR="00C01A01">
        <w:t xml:space="preserve">including the authorization of the Application to use this interface </w:t>
      </w:r>
      <w:r>
        <w:t>is out of the scope of this solution.</w:t>
      </w:r>
    </w:p>
    <w:p w14:paraId="10A5DE07" w14:textId="77777777" w:rsidR="00C01A01" w:rsidRDefault="00C01A01" w:rsidP="00C01A01">
      <w:r>
        <w:t>It is assumed that this interface can be handled like other internal APIs on a mobile device, like access to cameras or GPS location.</w:t>
      </w:r>
    </w:p>
    <w:p w14:paraId="71500C32" w14:textId="1D5D4E87" w:rsidR="006E5F8E" w:rsidRDefault="006E5F8E" w:rsidP="006E5F8E">
      <w:pPr>
        <w:ind w:left="284" w:hanging="284"/>
      </w:pPr>
      <w:r>
        <w:t>2. Based on the received Request the API invoker on the UE (acting as an OAuth Client) sends an OAuth Token Request to the Authorization Server with the grant type set to "client_credentials".</w:t>
      </w:r>
    </w:p>
    <w:p w14:paraId="7E460029" w14:textId="0545B897" w:rsidR="00FA39FC" w:rsidRDefault="00FA39FC" w:rsidP="00FA39FC">
      <w:pPr>
        <w:ind w:left="284" w:hanging="284"/>
      </w:pPr>
      <w:bookmarkStart w:id="146" w:name="_Hlk118461638"/>
      <w:r>
        <w:t>The Token Request is sent as https request. As part of the session establishment the API invoker authenticates the Authorization Server by verifying the Authorization Server's server certificate.</w:t>
      </w:r>
    </w:p>
    <w:p w14:paraId="5EC723A3" w14:textId="1D3ACA6B" w:rsidR="00E8041D" w:rsidRDefault="00E8041D" w:rsidP="00CF7A4B">
      <w:r>
        <w:t>The FQDN of the authorization server can be constructed in a way standardized by 3GPP. The operator can obtain a server certificate from one of the CAs, which are trusted by the operating system of the UE and whoose root certificate are preinstalled in the operating system of the UE.</w:t>
      </w:r>
    </w:p>
    <w:bookmarkEnd w:id="146"/>
    <w:p w14:paraId="26F0D32D" w14:textId="3BF8E120" w:rsidR="006E5F8E" w:rsidRDefault="006E5F8E" w:rsidP="006E5F8E">
      <w:r>
        <w:t>The scope parameter is set by the API invoker based on the request of the application such that it covers the necessary scope of the subsequent API request in step 5.</w:t>
      </w:r>
    </w:p>
    <w:p w14:paraId="746C5F48" w14:textId="2528E8AC" w:rsidR="0047241E" w:rsidRDefault="0047241E" w:rsidP="0047241E">
      <w:r>
        <w:lastRenderedPageBreak/>
        <w:t xml:space="preserve">In line with the SA1 requirement that the Application itself is invisible to the 5G system the token request does not contain information related to the identity of the Application, but the solution introduces a new entity, API invoker, in the UE, which is visible to the 5G system. </w:t>
      </w:r>
    </w:p>
    <w:p w14:paraId="7FE2264F" w14:textId="126EAD3C" w:rsidR="006E5F8E" w:rsidRDefault="006E5F8E" w:rsidP="006E5F8E">
      <w:r>
        <w:t>The Token Request includes the authentication of the API Invoker using the API invoker's client credentials. The circumstance that the API invoker is located and associated with a UE can be exploited for instance by using AKMA</w:t>
      </w:r>
    </w:p>
    <w:p w14:paraId="620E7A3A" w14:textId="2E0731C8" w:rsidR="00FA39FC" w:rsidRDefault="00FA39FC" w:rsidP="00FA39FC">
      <w:r>
        <w:t>In this context the Authorization Server takes the role of the AKMA AF. The https protocol is used as Ua* protocol. Depending on whether the Authorization Server is regarded as trusted the Authorization Server can directly interact with the AAnF or via NEF. Depending on the choice the SUPI or the GPSI can be used as OAuth client Id. The AKMA key K</w:t>
      </w:r>
      <w:r w:rsidRPr="008E1486">
        <w:rPr>
          <w:vertAlign w:val="subscript"/>
        </w:rPr>
        <w:t>AF</w:t>
      </w:r>
      <w:r>
        <w:t xml:space="preserve"> can be used as client credential. Thus, the authorization header of the http Token Request sent from the UE to the authorization server can be used for http Basic authentication with A-KID and K</w:t>
      </w:r>
      <w:r w:rsidRPr="008E1486">
        <w:rPr>
          <w:vertAlign w:val="subscript"/>
        </w:rPr>
        <w:t>AF</w:t>
      </w:r>
      <w:r>
        <w:t xml:space="preserve"> as username and password, respectively.</w:t>
      </w:r>
      <w:r w:rsidR="00485F56">
        <w:t xml:space="preserve"> Alternatively, also http Digest authentication can be used. This can be decided during normative work.</w:t>
      </w:r>
    </w:p>
    <w:p w14:paraId="2493B3F6" w14:textId="77777777" w:rsidR="006E5F8E" w:rsidRDefault="006E5F8E" w:rsidP="006E5F8E">
      <w:pPr>
        <w:ind w:left="284" w:hanging="284"/>
      </w:pPr>
      <w:r>
        <w:t>3. The authorization server is authorizing the request based on the identity of the API Invoker and the requested scope by applying stored policies and permissions.</w:t>
      </w:r>
    </w:p>
    <w:p w14:paraId="0E1C7901" w14:textId="77777777" w:rsidR="00C01A01" w:rsidRDefault="00C01A01" w:rsidP="002D77D1">
      <w:pPr>
        <w:rPr>
          <w:lang w:val="en-US"/>
        </w:rPr>
      </w:pPr>
      <w:r>
        <w:t>Note, this solution assumes that policies and permissions are pre-arranged at the authorization server. Since the application is not visible, the policies and permissions are in the granularity of UE level, not the application level.</w:t>
      </w:r>
    </w:p>
    <w:p w14:paraId="2CD18FE9" w14:textId="77777777" w:rsidR="006E5F8E" w:rsidRDefault="006E5F8E" w:rsidP="006E5F8E">
      <w:pPr>
        <w:ind w:left="284" w:hanging="284"/>
      </w:pPr>
      <w:r>
        <w:t>4. In case of successful authorization the authorization server returns the token to the API invoker. The token includes claims, which reflect the granted scopes and permissions.</w:t>
      </w:r>
    </w:p>
    <w:p w14:paraId="7E8AAF63" w14:textId="77777777" w:rsidR="006E5F8E" w:rsidRPr="001B5E8C" w:rsidRDefault="006E5F8E" w:rsidP="0055122F">
      <w:pPr>
        <w:pStyle w:val="EditorsNote"/>
      </w:pPr>
      <w:r w:rsidRPr="001B5E8C">
        <w:t>Editor's Note: Whether 3GPP needs to define additional scopes and claims for token requests and tokens is FFS.</w:t>
      </w:r>
    </w:p>
    <w:p w14:paraId="29776FB0" w14:textId="24A5538F" w:rsidR="006E5F8E" w:rsidRDefault="006E5F8E" w:rsidP="006E5F8E">
      <w:pPr>
        <w:ind w:left="284" w:hanging="284"/>
      </w:pPr>
      <w:r>
        <w:t>5. The API invoker is sending the actual API request to the AEF. The API request contains the token received in the previous step.</w:t>
      </w:r>
    </w:p>
    <w:p w14:paraId="1686C76B" w14:textId="77777777" w:rsidR="00B93FEA" w:rsidRDefault="00B93FEA" w:rsidP="00B93FEA">
      <w:pPr>
        <w:ind w:left="284"/>
      </w:pPr>
      <w:r>
        <w:t>The API Request is sent as https request. As part of the session establishment the API invoker authenticates the AEF by verifying the Authorization Server's server certificate.</w:t>
      </w:r>
    </w:p>
    <w:p w14:paraId="75836AD0" w14:textId="6F576F45" w:rsidR="00B93FEA" w:rsidRDefault="00B93FEA" w:rsidP="00CF7A4B">
      <w:pPr>
        <w:ind w:left="284"/>
      </w:pPr>
      <w:r w:rsidRPr="00736865">
        <w:rPr>
          <w:rFonts w:hint="eastAsia"/>
          <w:lang w:eastAsia="ko-KR"/>
        </w:rPr>
        <w:t>If mutual authentication is needed</w:t>
      </w:r>
      <w:r w:rsidRPr="00736865">
        <w:rPr>
          <w:lang w:eastAsia="ko-KR"/>
        </w:rPr>
        <w:t>,</w:t>
      </w:r>
      <w:r w:rsidRPr="00736865">
        <w:rPr>
          <w:rFonts w:hint="eastAsia"/>
          <w:lang w:eastAsia="ko-KR"/>
        </w:rPr>
        <w:t xml:space="preserve"> AKMA can be used between API invoker and AEF (e.g. https digest authentication</w:t>
      </w:r>
      <w:r w:rsidRPr="00736865">
        <w:rPr>
          <w:lang w:eastAsia="ko-KR"/>
        </w:rPr>
        <w:t>)</w:t>
      </w:r>
      <w:r>
        <w:rPr>
          <w:lang w:eastAsia="ko-KR"/>
        </w:rPr>
        <w:t>.</w:t>
      </w:r>
    </w:p>
    <w:p w14:paraId="55439ADD" w14:textId="77777777" w:rsidR="006E5F8E" w:rsidRDefault="006E5F8E" w:rsidP="006E5F8E">
      <w:pPr>
        <w:ind w:left="284" w:hanging="284"/>
      </w:pPr>
      <w:r>
        <w:t>6. The AEF is validating the incoming request. That is, the AEF verifies the validity of the token, and the AEF verifies that the request is within the scope described by the claims in the token.</w:t>
      </w:r>
    </w:p>
    <w:p w14:paraId="1D98F6DD" w14:textId="77777777" w:rsidR="006E5F8E" w:rsidRPr="001B5E8C" w:rsidRDefault="006E5F8E" w:rsidP="0055122F">
      <w:pPr>
        <w:pStyle w:val="EditorsNote"/>
      </w:pPr>
      <w:r w:rsidRPr="001B5E8C">
        <w:t xml:space="preserve">Editor's Note: It is FFS, if the </w:t>
      </w:r>
      <w:r>
        <w:t>AEF</w:t>
      </w:r>
      <w:r w:rsidRPr="001B5E8C">
        <w:t xml:space="preserve"> can validate the scope of the API request solely on the content of the token or if other mechanisms are needed and, if so, if further standardization is required for this purpose.</w:t>
      </w:r>
    </w:p>
    <w:p w14:paraId="10434951" w14:textId="77777777" w:rsidR="006E5F8E" w:rsidRDefault="006E5F8E" w:rsidP="006E5F8E">
      <w:pPr>
        <w:ind w:left="284" w:hanging="284"/>
      </w:pPr>
      <w:r>
        <w:t>7. In case of successful validation the AEF is executing the request by involving other NFs (not shown in the signalling diagram)</w:t>
      </w:r>
    </w:p>
    <w:p w14:paraId="0060516A" w14:textId="77777777" w:rsidR="006E5F8E" w:rsidRDefault="006E5F8E" w:rsidP="006E5F8E">
      <w:pPr>
        <w:ind w:left="284" w:hanging="284"/>
      </w:pPr>
      <w:r>
        <w:t>8. The AEF returns the result of the API call to the API invoker.</w:t>
      </w:r>
    </w:p>
    <w:p w14:paraId="0A2010B3" w14:textId="536A9344" w:rsidR="006E5F8E" w:rsidRDefault="006E5F8E" w:rsidP="006E5F8E">
      <w:pPr>
        <w:ind w:left="284" w:hanging="284"/>
      </w:pPr>
      <w:r>
        <w:t>9. The API invoker completes the flow by sending a response to the application (which is based on and might include results received in the previous step.</w:t>
      </w:r>
    </w:p>
    <w:p w14:paraId="3AA07943" w14:textId="7A16617D" w:rsidR="00B93FEA" w:rsidRDefault="00B93FEA" w:rsidP="00CF7A4B">
      <w:pPr>
        <w:pStyle w:val="NO"/>
      </w:pPr>
      <w:r w:rsidRPr="00F8152B">
        <w:t>N</w:t>
      </w:r>
      <w:r>
        <w:t>OTE</w:t>
      </w:r>
      <w:r w:rsidRPr="00F8152B">
        <w:t>: Authorization fr</w:t>
      </w:r>
      <w:r>
        <w:t>o</w:t>
      </w:r>
      <w:r w:rsidRPr="00F8152B">
        <w:t>m the resource owner (i.e., the user) is not considered as part of the OAuth procedure</w:t>
      </w:r>
      <w:r>
        <w:t xml:space="preserve"> using Client Credential Grant type</w:t>
      </w:r>
      <w:r w:rsidRPr="00F8152B">
        <w:t>.</w:t>
      </w:r>
    </w:p>
    <w:p w14:paraId="6584B119" w14:textId="7F0DD49A" w:rsidR="006E5F8E" w:rsidRDefault="006E5F8E" w:rsidP="006E5F8E">
      <w:pPr>
        <w:pStyle w:val="berschrift3"/>
        <w:numPr>
          <w:ilvl w:val="2"/>
          <w:numId w:val="17"/>
        </w:numPr>
        <w:ind w:left="360" w:hanging="360"/>
      </w:pPr>
      <w:bookmarkStart w:id="147" w:name="_Toc116945683"/>
      <w:bookmarkStart w:id="148" w:name="_Toc125316683"/>
      <w:bookmarkStart w:id="149" w:name="_Toc125363477"/>
      <w:r w:rsidRPr="006E5F8E">
        <w:t>6.</w:t>
      </w:r>
      <w:r w:rsidRPr="0055122F">
        <w:t>3</w:t>
      </w:r>
      <w:r w:rsidRPr="006E5F8E">
        <w:t>.</w:t>
      </w:r>
      <w:r>
        <w:t>3</w:t>
      </w:r>
      <w:r>
        <w:tab/>
        <w:t>Evaluation</w:t>
      </w:r>
      <w:bookmarkEnd w:id="147"/>
      <w:bookmarkEnd w:id="148"/>
      <w:bookmarkEnd w:id="149"/>
    </w:p>
    <w:p w14:paraId="49F765CB" w14:textId="77777777" w:rsidR="00D41408" w:rsidRPr="00043DF7" w:rsidRDefault="00D41408" w:rsidP="00D41408">
      <w:pPr>
        <w:pStyle w:val="EditorsNote"/>
        <w:numPr>
          <w:ilvl w:val="0"/>
          <w:numId w:val="17"/>
        </w:numPr>
        <w:rPr>
          <w:color w:val="auto"/>
        </w:rPr>
      </w:pPr>
      <w:r w:rsidRPr="00043DF7">
        <w:rPr>
          <w:color w:val="auto"/>
        </w:rPr>
        <w:t>The presented approach provides a solution for the case that API Invoker is part of the UE and that this API Invoker can be used by applications on a mobile device to utilize 5G northbound APIs. The approach is thus complementary to other solutions which target the case that the API Invoker is part of the third-party application.</w:t>
      </w:r>
    </w:p>
    <w:p w14:paraId="3308EE32" w14:textId="77777777" w:rsidR="00D41408" w:rsidRDefault="00D41408" w:rsidP="00D41408">
      <w:pPr>
        <w:pStyle w:val="EditorsNote"/>
        <w:numPr>
          <w:ilvl w:val="0"/>
          <w:numId w:val="17"/>
        </w:numPr>
        <w:rPr>
          <w:color w:val="auto"/>
        </w:rPr>
      </w:pPr>
      <w:r w:rsidRPr="00043DF7">
        <w:rPr>
          <w:color w:val="auto"/>
        </w:rPr>
        <w:t>Usage of AKMA guarantees that the client Id of the API Invoker is really bound to the Id of the UE.</w:t>
      </w:r>
    </w:p>
    <w:p w14:paraId="78A6B8A5" w14:textId="77777777" w:rsidR="00D41408" w:rsidRDefault="00D41408" w:rsidP="00D41408">
      <w:pPr>
        <w:pStyle w:val="EditorsNote"/>
        <w:numPr>
          <w:ilvl w:val="0"/>
          <w:numId w:val="17"/>
        </w:numPr>
        <w:rPr>
          <w:color w:val="auto"/>
        </w:rPr>
      </w:pPr>
      <w:r>
        <w:rPr>
          <w:color w:val="auto"/>
        </w:rPr>
        <w:t>In ths solution the 5G system only authenticates and authorizes the UE. The 5G system does not authenticate or authorize the (invisible) third party application or a user. That is, the solution assumes that the UE is the resource owner or requesting party.</w:t>
      </w:r>
    </w:p>
    <w:p w14:paraId="484E5B77" w14:textId="77777777" w:rsidR="00E8041D" w:rsidRDefault="00E8041D" w:rsidP="00E8041D">
      <w:pPr>
        <w:pStyle w:val="EditorsNote"/>
        <w:numPr>
          <w:ilvl w:val="0"/>
          <w:numId w:val="17"/>
        </w:numPr>
      </w:pPr>
      <w:r>
        <w:lastRenderedPageBreak/>
        <w:t>In case of one UE accessing resources of another UE, the subscriber of the second UE is not able to authorize the third-party application used on the first UE. Such scenarios can be avoided, if API calls are restricted to the scope of each UE and API invocation crossing UEs is handled on the application layer.</w:t>
      </w:r>
    </w:p>
    <w:p w14:paraId="2A3E25E6" w14:textId="77777777" w:rsidR="00D41408" w:rsidRPr="00043DF7" w:rsidRDefault="00D41408" w:rsidP="00D41408">
      <w:pPr>
        <w:pStyle w:val="EditorsNote"/>
        <w:numPr>
          <w:ilvl w:val="0"/>
          <w:numId w:val="17"/>
        </w:numPr>
        <w:rPr>
          <w:color w:val="auto"/>
        </w:rPr>
      </w:pPr>
      <w:r w:rsidRPr="00043DF7">
        <w:rPr>
          <w:color w:val="auto"/>
        </w:rPr>
        <w:t>The main changes required for the solution are related to the deployment of the API Invoker on the UE and the definition of interface between API Invoker and the third-party application.</w:t>
      </w:r>
      <w:r>
        <w:rPr>
          <w:color w:val="auto"/>
        </w:rPr>
        <w:t xml:space="preserve"> However, this interface is out of scope of this solution and out of scope of SA3.</w:t>
      </w:r>
    </w:p>
    <w:p w14:paraId="2D409FB4" w14:textId="77777777" w:rsidR="00D41408" w:rsidRPr="00043DF7" w:rsidRDefault="00D41408" w:rsidP="00D41408">
      <w:pPr>
        <w:pStyle w:val="EditorsNote"/>
        <w:numPr>
          <w:ilvl w:val="0"/>
          <w:numId w:val="17"/>
        </w:numPr>
        <w:rPr>
          <w:color w:val="auto"/>
        </w:rPr>
      </w:pPr>
      <w:r w:rsidRPr="00043DF7">
        <w:rPr>
          <w:color w:val="auto"/>
        </w:rPr>
        <w:t xml:space="preserve">Potential changes might also be needed with respect to definition of additional scope in the northbound APIs and the </w:t>
      </w:r>
      <w:r>
        <w:rPr>
          <w:color w:val="auto"/>
        </w:rPr>
        <w:t>way how an AEF is able to restrict the scope of API calls to the invoking UE.</w:t>
      </w:r>
    </w:p>
    <w:p w14:paraId="0085B072" w14:textId="22032FB1" w:rsidR="00D41408" w:rsidRDefault="00D41408" w:rsidP="006E5F8E">
      <w:pPr>
        <w:pStyle w:val="EditorsNote"/>
      </w:pPr>
      <w:r w:rsidRPr="00D41408">
        <w:t>Editor's Note: Fur</w:t>
      </w:r>
      <w:r>
        <w:t>h</w:t>
      </w:r>
      <w:r w:rsidRPr="00D41408">
        <w:t>ter evaluations are FFS.</w:t>
      </w:r>
    </w:p>
    <w:p w14:paraId="36E45406" w14:textId="16F01092" w:rsidR="009441A1" w:rsidRPr="00EC3AA2" w:rsidRDefault="009441A1" w:rsidP="009441A1">
      <w:pPr>
        <w:pStyle w:val="berschrift2"/>
        <w:rPr>
          <w:rFonts w:cs="Arial"/>
          <w:sz w:val="28"/>
          <w:szCs w:val="28"/>
        </w:rPr>
      </w:pPr>
      <w:bookmarkStart w:id="150" w:name="_Toc116945684"/>
      <w:bookmarkStart w:id="151" w:name="_Toc125316684"/>
      <w:bookmarkStart w:id="152" w:name="_Toc125363478"/>
      <w:r w:rsidRPr="00EC3AA2">
        <w:t>6.</w:t>
      </w:r>
      <w:r w:rsidR="00733DD4">
        <w:t>4</w:t>
      </w:r>
      <w:r w:rsidRPr="00EC3AA2">
        <w:tab/>
        <w:t>Solution #</w:t>
      </w:r>
      <w:r w:rsidR="00733DD4">
        <w:t>4</w:t>
      </w:r>
      <w:r w:rsidRPr="00EC3AA2">
        <w:t>: Authenticate and authorize UE in UE originated API invocation</w:t>
      </w:r>
      <w:bookmarkEnd w:id="150"/>
      <w:bookmarkEnd w:id="151"/>
      <w:bookmarkEnd w:id="152"/>
    </w:p>
    <w:p w14:paraId="70784CC8" w14:textId="4F6D93B0" w:rsidR="009441A1" w:rsidRDefault="009441A1" w:rsidP="009441A1">
      <w:pPr>
        <w:pStyle w:val="berschrift3"/>
      </w:pPr>
      <w:bookmarkStart w:id="153" w:name="_Toc116945685"/>
      <w:bookmarkStart w:id="154" w:name="_Toc125316685"/>
      <w:bookmarkStart w:id="155" w:name="_Toc125363479"/>
      <w:r w:rsidRPr="00EC3AA2">
        <w:t>6.</w:t>
      </w:r>
      <w:r w:rsidR="00733DD4">
        <w:t>4</w:t>
      </w:r>
      <w:r w:rsidRPr="00EC3AA2">
        <w:t>.1</w:t>
      </w:r>
      <w:r>
        <w:tab/>
        <w:t>Introduction</w:t>
      </w:r>
      <w:bookmarkEnd w:id="153"/>
      <w:bookmarkEnd w:id="154"/>
      <w:bookmarkEnd w:id="155"/>
      <w:r>
        <w:t xml:space="preserve"> </w:t>
      </w:r>
    </w:p>
    <w:p w14:paraId="5226965B" w14:textId="77777777" w:rsidR="009441A1" w:rsidRPr="0092145B" w:rsidRDefault="009441A1" w:rsidP="009441A1">
      <w:r>
        <w:t xml:space="preserve">The solution addresses key issue #1. For originated API Invocation, the solution describes how UE (an API Invoker) can be </w:t>
      </w:r>
      <w:r w:rsidRPr="00570924">
        <w:t>provide</w:t>
      </w:r>
      <w:r>
        <w:t xml:space="preserve">d </w:t>
      </w:r>
      <w:r w:rsidRPr="00570924">
        <w:t>with secure access to APIs (e.g.</w:t>
      </w:r>
      <w:r>
        <w:t>,</w:t>
      </w:r>
      <w:r w:rsidRPr="00570924">
        <w:t xml:space="preserve"> triggered by an application that is not visible to the 5G system), by authenticating and authorizing the UE</w:t>
      </w:r>
      <w:r>
        <w:t xml:space="preserve">. </w:t>
      </w:r>
    </w:p>
    <w:p w14:paraId="2D630B15" w14:textId="06111C8E" w:rsidR="009441A1" w:rsidRDefault="009441A1" w:rsidP="009441A1">
      <w:pPr>
        <w:pStyle w:val="berschrift3"/>
      </w:pPr>
      <w:bookmarkStart w:id="156" w:name="_Toc116945686"/>
      <w:bookmarkStart w:id="157" w:name="_Toc125316686"/>
      <w:bookmarkStart w:id="158" w:name="_Toc125363480"/>
      <w:r w:rsidRPr="008D6FDD">
        <w:t>6.</w:t>
      </w:r>
      <w:r w:rsidR="00733DD4">
        <w:t>4</w:t>
      </w:r>
      <w:r w:rsidRPr="008D6FDD">
        <w:t>.2</w:t>
      </w:r>
      <w:r>
        <w:tab/>
        <w:t>Solution details</w:t>
      </w:r>
      <w:bookmarkEnd w:id="156"/>
      <w:bookmarkEnd w:id="157"/>
      <w:bookmarkEnd w:id="158"/>
    </w:p>
    <w:p w14:paraId="4BACFF4B" w14:textId="3FB9FB59" w:rsidR="009441A1" w:rsidRDefault="00B93FEA" w:rsidP="009441A1">
      <w:pPr>
        <w:jc w:val="center"/>
      </w:pPr>
      <w:r>
        <w:object w:dxaOrig="10701" w:dyaOrig="7021" w14:anchorId="3E2F5341">
          <v:shape id="_x0000_i1164" type="#_x0000_t75" style="width:397.6pt;height:265.1pt" o:ole="">
            <v:imagedata r:id="rId25" o:title=""/>
          </v:shape>
          <o:OLEObject Type="Embed" ProgID="Visio.Drawing.15" ShapeID="_x0000_i1164" DrawAspect="Content" ObjectID="_1736190019" r:id="rId26"/>
        </w:object>
      </w:r>
    </w:p>
    <w:p w14:paraId="46CAB1D8" w14:textId="69C23BE9" w:rsidR="009441A1" w:rsidRPr="005512F7" w:rsidRDefault="009441A1" w:rsidP="0055122F">
      <w:pPr>
        <w:pStyle w:val="TF"/>
      </w:pPr>
      <w:r w:rsidRPr="009441A1">
        <w:t>Figure 6.</w:t>
      </w:r>
      <w:r w:rsidR="00733DD4">
        <w:t>4</w:t>
      </w:r>
      <w:r w:rsidRPr="009441A1">
        <w:t xml:space="preserve">.2-1: </w:t>
      </w:r>
      <w:r w:rsidRPr="00AF0DAC">
        <w:t>UE originated</w:t>
      </w:r>
      <w:r w:rsidRPr="00733DD4">
        <w:t xml:space="preserve"> API Invoker authentication, authorization, and secure connection establishment process</w:t>
      </w:r>
    </w:p>
    <w:p w14:paraId="69157DE3" w14:textId="7BA2BDE4" w:rsidR="009441A1" w:rsidRDefault="009441A1" w:rsidP="009441A1">
      <w:r>
        <w:t>The steps shown in Figure 6.3.2-1 is described as follows:</w:t>
      </w:r>
    </w:p>
    <w:p w14:paraId="3EA68515" w14:textId="77777777" w:rsidR="00B93FEA" w:rsidRDefault="00B93FEA" w:rsidP="00B93FEA">
      <w:r>
        <w:t>Precondition: The UE (i.e., an API invoker) can be registered to the network.</w:t>
      </w:r>
    </w:p>
    <w:p w14:paraId="2DDE7203" w14:textId="7ACD3A62" w:rsidR="009441A1" w:rsidRDefault="009441A1" w:rsidP="009441A1">
      <w:pPr>
        <w:rPr>
          <w:u w:val="single"/>
        </w:rPr>
      </w:pPr>
      <w:r w:rsidRPr="00F27F84">
        <w:rPr>
          <w:u w:val="single"/>
        </w:rPr>
        <w:t xml:space="preserve">Steps </w:t>
      </w:r>
      <w:r w:rsidR="00B93FEA">
        <w:rPr>
          <w:u w:val="single"/>
        </w:rPr>
        <w:t>1-6</w:t>
      </w:r>
      <w:r w:rsidRPr="00F27F84">
        <w:rPr>
          <w:u w:val="single"/>
        </w:rPr>
        <w:t xml:space="preserve"> API Invoker Onboarding:</w:t>
      </w:r>
    </w:p>
    <w:p w14:paraId="49C89DD4" w14:textId="74EEDE63" w:rsidR="009441A1" w:rsidRPr="00E07A47" w:rsidRDefault="00B93FEA" w:rsidP="009441A1">
      <w:r>
        <w:t>The UE is provisioned with a CAPIF Core Function (CCF) information such as CCF address/ID (e.g., after a successful primary authentication in any protected message). The UE and the network can derive t</w:t>
      </w:r>
      <w:r w:rsidRPr="00E07A47">
        <w:t xml:space="preserve">he </w:t>
      </w:r>
      <w:r w:rsidR="009441A1" w:rsidRPr="00E07A47">
        <w:t xml:space="preserve">onboarding enrolment information </w:t>
      </w:r>
      <w:r>
        <w:t xml:space="preserve">such as CAPIF security credentials i.e., a CCF key (based on UE 5G security context e.g., AKMA </w:t>
      </w:r>
      <w:r>
        <w:lastRenderedPageBreak/>
        <w:t>key/AUSF key). The UE can derive a CCF key (</w:t>
      </w:r>
      <w:r w:rsidRPr="00E07A47">
        <w:t>Kccf</w:t>
      </w:r>
      <w:r>
        <w:t>) and key identifier (</w:t>
      </w:r>
      <w:r w:rsidRPr="00E07A47">
        <w:t>Kccf</w:t>
      </w:r>
      <w:r>
        <w:t xml:space="preserve"> ID) which can be</w:t>
      </w:r>
      <w:r w:rsidR="009441A1" w:rsidRPr="00E07A47">
        <w:t xml:space="preserve"> used to authenticate and establish a secure communication </w:t>
      </w:r>
      <w:r>
        <w:t>(e.g., TLS PSK based on CCF Key)</w:t>
      </w:r>
      <w:r w:rsidRPr="00E07A47">
        <w:t xml:space="preserve"> </w:t>
      </w:r>
      <w:r w:rsidR="009441A1" w:rsidRPr="00E07A47">
        <w:t xml:space="preserve">with the CCF during the onboarding process. </w:t>
      </w:r>
    </w:p>
    <w:p w14:paraId="6CCD8C78" w14:textId="77777777" w:rsidR="00B93FEA" w:rsidRPr="00E07A47" w:rsidRDefault="00B93FEA" w:rsidP="00CF7A4B">
      <w:pPr>
        <w:pStyle w:val="NO"/>
      </w:pPr>
      <w:r>
        <w:t>NOTE 1: The 5G security key used to generate CAPIF security key and the input used are upto the normative work.</w:t>
      </w:r>
    </w:p>
    <w:p w14:paraId="305BA575" w14:textId="1DC888FF" w:rsidR="009441A1" w:rsidRPr="00E07A47" w:rsidRDefault="00B93FEA" w:rsidP="00CF7A4B">
      <w:pPr>
        <w:pStyle w:val="B1"/>
      </w:pPr>
      <w:r>
        <w:t>1</w:t>
      </w:r>
      <w:r w:rsidR="009441A1">
        <w:t xml:space="preserve">. </w:t>
      </w:r>
      <w:r w:rsidR="009441A1" w:rsidRPr="00E07A47">
        <w:t>The API Invoker can send an Onboarding Service request to the CCF</w:t>
      </w:r>
      <w:r w:rsidR="009441A1">
        <w:t xml:space="preserve"> which can include</w:t>
      </w:r>
      <w:r w:rsidR="009441A1" w:rsidRPr="00E07A47">
        <w:t xml:space="preserve"> Onboarding type</w:t>
      </w:r>
      <w:r w:rsidR="009441A1">
        <w:t xml:space="preserve"> (i.e.,</w:t>
      </w:r>
      <w:r w:rsidR="009441A1" w:rsidRPr="00E07A47">
        <w:t xml:space="preserve"> Subscriber Indication</w:t>
      </w:r>
      <w:r w:rsidR="009441A1">
        <w:t xml:space="preserve"> or UE service based)</w:t>
      </w:r>
      <w:r w:rsidR="009441A1" w:rsidRPr="00E07A47">
        <w:t>, Kccf ID, UE ID</w:t>
      </w:r>
      <w:r w:rsidR="009441A1">
        <w:t xml:space="preserve"> (e.g., GPSI)</w:t>
      </w:r>
      <w:r w:rsidR="009441A1" w:rsidRPr="00E07A47">
        <w:t>.</w:t>
      </w:r>
    </w:p>
    <w:p w14:paraId="46E7525E" w14:textId="7071D0FE" w:rsidR="009441A1" w:rsidRPr="00351F23" w:rsidRDefault="00B93FEA" w:rsidP="00CF7A4B">
      <w:pPr>
        <w:pStyle w:val="B1"/>
      </w:pPr>
      <w:r>
        <w:t>2</w:t>
      </w:r>
      <w:r w:rsidR="009441A1" w:rsidRPr="00B93FEA">
        <w:t>.</w:t>
      </w:r>
      <w:r>
        <w:tab/>
      </w:r>
      <w:r w:rsidR="009441A1" w:rsidRPr="00B93FEA">
        <w:t xml:space="preserve">Based on the received Onboarding type, the CCF </w:t>
      </w:r>
      <w:r w:rsidR="00351F23">
        <w:t xml:space="preserve">determines to </w:t>
      </w:r>
      <w:r w:rsidR="009441A1" w:rsidRPr="00B93FEA">
        <w:t xml:space="preserve">fetch security context related to the UE. The CCF can send a key request to the </w:t>
      </w:r>
      <w:r w:rsidR="00351F23">
        <w:t xml:space="preserve">Core NF/AF </w:t>
      </w:r>
      <w:r w:rsidR="009441A1" w:rsidRPr="00351F23">
        <w:t>which can include UE ID,</w:t>
      </w:r>
      <w:r w:rsidR="00351F23">
        <w:t xml:space="preserve"> and</w:t>
      </w:r>
      <w:r w:rsidR="009441A1" w:rsidRPr="00351F23">
        <w:t xml:space="preserve"> Kccf ID</w:t>
      </w:r>
    </w:p>
    <w:p w14:paraId="334FCA53" w14:textId="155BE6DD" w:rsidR="009441A1" w:rsidRPr="00E07A47" w:rsidRDefault="009441A1" w:rsidP="00CF7A4B">
      <w:pPr>
        <w:pStyle w:val="B1"/>
        <w:ind w:firstLine="0"/>
      </w:pPr>
      <w:r w:rsidRPr="00E07A47">
        <w:t xml:space="preserve">Further the </w:t>
      </w:r>
      <w:r w:rsidR="00351F23">
        <w:t>Core NF/AF</w:t>
      </w:r>
      <w:r w:rsidR="00351F23" w:rsidRPr="00E07A47">
        <w:t xml:space="preserve"> </w:t>
      </w:r>
      <w:r w:rsidRPr="00E07A47">
        <w:t>provides the SUPI,</w:t>
      </w:r>
      <w:r w:rsidR="00351F23">
        <w:t xml:space="preserve"> and</w:t>
      </w:r>
      <w:r w:rsidRPr="00E07A47">
        <w:t xml:space="preserve"> Kccf to the CCF in a Key Response message</w:t>
      </w:r>
      <w:r>
        <w:t>.</w:t>
      </w:r>
    </w:p>
    <w:p w14:paraId="31B8B48D" w14:textId="77176BD3" w:rsidR="00351F23" w:rsidRDefault="00351F23" w:rsidP="00CF7A4B">
      <w:pPr>
        <w:pStyle w:val="B1"/>
      </w:pPr>
      <w:r>
        <w:t>3</w:t>
      </w:r>
      <w:r w:rsidR="009441A1">
        <w:t>.</w:t>
      </w:r>
      <w:r>
        <w:tab/>
      </w:r>
      <w:r w:rsidR="009441A1" w:rsidRPr="00E07A47">
        <w:t xml:space="preserve">The CCF </w:t>
      </w:r>
      <w:r>
        <w:t xml:space="preserve">stores the CCF key, </w:t>
      </w:r>
      <w:r w:rsidRPr="00E07A47">
        <w:t>Kccf</w:t>
      </w:r>
      <w:r>
        <w:t xml:space="preserve"> ID and UE ID.</w:t>
      </w:r>
      <w:r w:rsidRPr="00E07A47">
        <w:t xml:space="preserve"> </w:t>
      </w:r>
    </w:p>
    <w:p w14:paraId="17119464" w14:textId="38502BBE" w:rsidR="009441A1" w:rsidRPr="00E07A47" w:rsidRDefault="00351F23" w:rsidP="00CF7A4B">
      <w:pPr>
        <w:pStyle w:val="B1"/>
      </w:pPr>
      <w:r>
        <w:t>4.</w:t>
      </w:r>
      <w:r>
        <w:tab/>
      </w:r>
      <w:r w:rsidR="009441A1" w:rsidRPr="00E07A47">
        <w:t>The API Invoker and the CCF can perform TLS authentication and establish secure session based on Kccf shared between API Invoker and CCF.</w:t>
      </w:r>
    </w:p>
    <w:p w14:paraId="187689B0" w14:textId="20048457" w:rsidR="009441A1" w:rsidRPr="00E07A47" w:rsidRDefault="00351F23" w:rsidP="00CF7A4B">
      <w:pPr>
        <w:pStyle w:val="B1"/>
      </w:pPr>
      <w:r>
        <w:t>5</w:t>
      </w:r>
      <w:r w:rsidR="009441A1" w:rsidRPr="00E07A47">
        <w:t>.</w:t>
      </w:r>
      <w:r>
        <w:tab/>
      </w:r>
      <w:r w:rsidR="009441A1" w:rsidRPr="00E07A47">
        <w:t>With a secure session established, the API Invoker sends an Onboard API Invoker Request message to the CCF</w:t>
      </w:r>
      <w:r w:rsidR="009441A1">
        <w:t xml:space="preserve"> which includes</w:t>
      </w:r>
      <w:r w:rsidR="009441A1" w:rsidRPr="00E07A47">
        <w:t xml:space="preserve"> </w:t>
      </w:r>
      <w:r>
        <w:t>the</w:t>
      </w:r>
      <w:r w:rsidR="009441A1" w:rsidRPr="00E07A47">
        <w:t xml:space="preserve"> UE ID </w:t>
      </w:r>
      <w:r>
        <w:t>(SUPI/GPSI).</w:t>
      </w:r>
    </w:p>
    <w:p w14:paraId="32E4DB61" w14:textId="20D4CB32" w:rsidR="00351F23" w:rsidRDefault="00351F23" w:rsidP="009441A1"/>
    <w:p w14:paraId="01D663A1" w14:textId="2E283A25" w:rsidR="009441A1" w:rsidRPr="00E07A47" w:rsidRDefault="00351F23" w:rsidP="00CF7A4B">
      <w:pPr>
        <w:pStyle w:val="B1"/>
      </w:pPr>
      <w:r>
        <w:t>6.</w:t>
      </w:r>
      <w:r>
        <w:tab/>
      </w:r>
      <w:r w:rsidR="009441A1" w:rsidRPr="00E07A47">
        <w:t>The CCF generate</w:t>
      </w:r>
      <w:r>
        <w:t>s</w:t>
      </w:r>
      <w:r w:rsidR="009441A1" w:rsidRPr="00E07A47">
        <w:t xml:space="preserve"> an API invoker's profile </w:t>
      </w:r>
      <w:r>
        <w:t>and onboard secret</w:t>
      </w:r>
      <w:r w:rsidRPr="00E07A47">
        <w:t xml:space="preserve"> </w:t>
      </w:r>
      <w:r w:rsidR="009441A1" w:rsidRPr="00E07A47">
        <w:t>as specified in TS 23.222</w:t>
      </w:r>
      <w:r>
        <w:t>.</w:t>
      </w:r>
      <w:r w:rsidR="009441A1" w:rsidRPr="00E07A47">
        <w:t xml:space="preserve"> The AEF Key can be used by the API Invoker to authenticate and establish secure session with the AEF</w:t>
      </w:r>
      <w:r>
        <w:t xml:space="preserve"> as in TS 33.122 Clause 6.5.2.3</w:t>
      </w:r>
      <w:r w:rsidR="009441A1" w:rsidRPr="00E07A47">
        <w:t>.</w:t>
      </w:r>
      <w:r w:rsidR="009441A1">
        <w:t xml:space="preserve"> The AEF key can be derived from Kccf and other in</w:t>
      </w:r>
      <w:r w:rsidR="009441A1" w:rsidRPr="00E07A47">
        <w:t>put parameters: API Invoker ID, CCF ID, Target AEF ID(s)/information,</w:t>
      </w:r>
      <w:r w:rsidR="009441A1">
        <w:t xml:space="preserve"> and</w:t>
      </w:r>
      <w:r w:rsidR="009441A1" w:rsidRPr="00E07A47">
        <w:t xml:space="preserve"> </w:t>
      </w:r>
      <w:r w:rsidR="009441A1">
        <w:t xml:space="preserve">Nonce. </w:t>
      </w:r>
    </w:p>
    <w:p w14:paraId="18B8C366" w14:textId="1D36B6C0" w:rsidR="009441A1" w:rsidRPr="00E07A47" w:rsidRDefault="009441A1" w:rsidP="00CF7A4B">
      <w:pPr>
        <w:pStyle w:val="B1"/>
        <w:ind w:firstLine="0"/>
      </w:pPr>
      <w:r w:rsidRPr="00E07A47">
        <w:t>The CCF on a successful authentication and authorization, it can locally store the API Invoker profile</w:t>
      </w:r>
      <w:r w:rsidR="005B14DA">
        <w:t xml:space="preserve"> with</w:t>
      </w:r>
      <w:r w:rsidR="005B14DA" w:rsidRPr="00E07A47">
        <w:t xml:space="preserve"> </w:t>
      </w:r>
      <w:r w:rsidRPr="00E07A47">
        <w:t>API Invoker ID, Onboard Secret</w:t>
      </w:r>
      <w:r w:rsidR="005B14DA">
        <w:t>, AEF key</w:t>
      </w:r>
      <w:r w:rsidRPr="00E07A47">
        <w:t xml:space="preserve"> along with Target AEF information. </w:t>
      </w:r>
    </w:p>
    <w:p w14:paraId="032CE478" w14:textId="4A90D3CA" w:rsidR="009441A1" w:rsidRPr="00E07A47" w:rsidRDefault="005B14DA" w:rsidP="00CF7A4B">
      <w:pPr>
        <w:pStyle w:val="B1"/>
      </w:pPr>
      <w:r>
        <w:tab/>
      </w:r>
      <w:r w:rsidR="009441A1" w:rsidRPr="00E07A47">
        <w:t>The CCF can respond with an Onboard API invoker response message</w:t>
      </w:r>
      <w:r w:rsidR="009441A1">
        <w:t xml:space="preserve"> </w:t>
      </w:r>
      <w:r>
        <w:t xml:space="preserve">same as TS 33.122 </w:t>
      </w:r>
      <w:r w:rsidR="009441A1">
        <w:t xml:space="preserve">which </w:t>
      </w:r>
      <w:r w:rsidR="009441A1" w:rsidRPr="00E07A47">
        <w:t xml:space="preserve">can include the CAPIF core function assigned API invoker ID, AEF Authentication and authorization information, and/or Onboard Secret, </w:t>
      </w:r>
      <w:r>
        <w:t>along with other information such as nonce, AEF information</w:t>
      </w:r>
      <w:r w:rsidRPr="00E07A47">
        <w:t xml:space="preserve"> </w:t>
      </w:r>
      <w:r>
        <w:t>(Target AEF ID</w:t>
      </w:r>
      <w:r w:rsidR="009441A1" w:rsidRPr="00E07A47">
        <w:t>.</w:t>
      </w:r>
    </w:p>
    <w:p w14:paraId="6C4593DA" w14:textId="3119DC54" w:rsidR="009441A1" w:rsidRDefault="009441A1" w:rsidP="00CF7A4B">
      <w:pPr>
        <w:pStyle w:val="B1"/>
        <w:ind w:firstLine="0"/>
      </w:pPr>
      <w:r w:rsidRPr="00E07A47">
        <w:t xml:space="preserve">The API Invoker stores information received from step </w:t>
      </w:r>
      <w:r w:rsidR="005B14DA">
        <w:t>6</w:t>
      </w:r>
      <w:r w:rsidRPr="00E07A47">
        <w:t xml:space="preserve"> and </w:t>
      </w:r>
      <w:r>
        <w:t xml:space="preserve">the </w:t>
      </w:r>
      <w:r w:rsidRPr="00E07A47">
        <w:t>API invoker is onboarded.</w:t>
      </w:r>
    </w:p>
    <w:p w14:paraId="547FFF85" w14:textId="77777777" w:rsidR="005B14DA" w:rsidRDefault="005B14DA" w:rsidP="005B14DA">
      <w:r>
        <w:t>API Invoker can perform CAPIF-1 authentication anytime with CCF based on TS 33.122.</w:t>
      </w:r>
    </w:p>
    <w:p w14:paraId="4D7A6217" w14:textId="77777777" w:rsidR="005B14DA" w:rsidRPr="00F64531" w:rsidRDefault="005B14DA" w:rsidP="005B14DA">
      <w:pPr>
        <w:rPr>
          <w:u w:val="single"/>
        </w:rPr>
      </w:pPr>
      <w:r w:rsidRPr="00F64531">
        <w:rPr>
          <w:u w:val="single"/>
        </w:rPr>
        <w:t>Steps 7-9 Access Token Request/Response:</w:t>
      </w:r>
    </w:p>
    <w:p w14:paraId="6B11DED9" w14:textId="3A033DAA" w:rsidR="005B14DA" w:rsidRDefault="005B14DA" w:rsidP="00CF7A4B">
      <w:pPr>
        <w:pStyle w:val="B1"/>
      </w:pPr>
      <w:r>
        <w:t>7.</w:t>
      </w:r>
      <w:r>
        <w:tab/>
        <w:t xml:space="preserve">The API Invoker sends Oauth 2.0 based access token request as in TS 33.122 Clause 6.5.2.3 (i.e., with grant_type client credentials if the API Invoker is the Resource Owner. </w:t>
      </w:r>
    </w:p>
    <w:p w14:paraId="279F2A83" w14:textId="77777777" w:rsidR="005B14DA" w:rsidRDefault="005B14DA" w:rsidP="00CF7A4B">
      <w:pPr>
        <w:pStyle w:val="B1"/>
        <w:ind w:firstLine="0"/>
      </w:pPr>
      <w:r>
        <w:t xml:space="preserve">If the API Invoker is not a resource owner, for OAuth 2.0 access token request the grant_type may be </w:t>
      </w:r>
      <w:r w:rsidRPr="001D7F00">
        <w:t>Authorization Code Grant</w:t>
      </w:r>
      <w:r>
        <w:t xml:space="preserve"> as described in RFC 6749.</w:t>
      </w:r>
    </w:p>
    <w:p w14:paraId="202EAAD9" w14:textId="77777777" w:rsidR="005B14DA" w:rsidRPr="002E38E8" w:rsidRDefault="005B14DA" w:rsidP="00CF7A4B">
      <w:pPr>
        <w:pStyle w:val="B1"/>
        <w:ind w:firstLine="0"/>
      </w:pPr>
      <w:bookmarkStart w:id="159" w:name="_Hlk124877692"/>
      <w:r>
        <w:t>Similar to TS 33.122 Clause 6.5.2.3, t</w:t>
      </w:r>
      <w:r w:rsidRPr="002E38E8">
        <w:t>he API invoker may include the CAPIF core function assigned API invoker ID and the Onboard_Secret in the OAuth access token request message for the CAPIF core function to validate the access token request.</w:t>
      </w:r>
    </w:p>
    <w:bookmarkEnd w:id="159"/>
    <w:p w14:paraId="395D16B5" w14:textId="1E375138" w:rsidR="005B14DA" w:rsidRDefault="005B14DA" w:rsidP="00CF7A4B">
      <w:pPr>
        <w:pStyle w:val="B1"/>
      </w:pPr>
      <w:r>
        <w:t xml:space="preserve">8. </w:t>
      </w:r>
      <w:r>
        <w:tab/>
      </w:r>
      <w:r w:rsidRPr="00E07A47">
        <w:t>The CCF based on the local policy check</w:t>
      </w:r>
      <w:r>
        <w:t>s</w:t>
      </w:r>
      <w:r w:rsidRPr="00E07A47">
        <w:t xml:space="preserve"> if</w:t>
      </w:r>
      <w:r>
        <w:t xml:space="preserve"> there exists any related authorization or</w:t>
      </w:r>
      <w:r w:rsidRPr="00E07A47">
        <w:t xml:space="preserve"> prior consent information </w:t>
      </w:r>
      <w:r>
        <w:t xml:space="preserve">managed in the network </w:t>
      </w:r>
      <w:r w:rsidRPr="00E07A47">
        <w:t>related to allowing the API invoker to consume any service API invocation related to the UE.</w:t>
      </w:r>
      <w:r>
        <w:t xml:space="preserve"> </w:t>
      </w:r>
    </w:p>
    <w:p w14:paraId="433CE95B" w14:textId="77777777" w:rsidR="005B14DA" w:rsidRPr="00E07A47" w:rsidRDefault="005B14DA" w:rsidP="00CF7A4B">
      <w:pPr>
        <w:pStyle w:val="NO"/>
      </w:pPr>
      <w:r>
        <w:t xml:space="preserve">NOTE 2: The collection and management of user consent or authorization information related to a service exposure is outside the scope of this solution. It is assumed that the network manages such authorization information in any storage function outside the scope of this solution. </w:t>
      </w:r>
    </w:p>
    <w:p w14:paraId="756B4C4B" w14:textId="60D6714B" w:rsidR="005B14DA" w:rsidRPr="00E07A47" w:rsidRDefault="005B14DA" w:rsidP="00CF7A4B">
      <w:pPr>
        <w:pStyle w:val="B1"/>
      </w:pPr>
      <w:r>
        <w:t xml:space="preserve">9. </w:t>
      </w:r>
      <w:r w:rsidRPr="00E07A47">
        <w:t>The C</w:t>
      </w:r>
      <w:r>
        <w:t xml:space="preserve">CF </w:t>
      </w:r>
      <w:r w:rsidRPr="00E07A47">
        <w:t>generate</w:t>
      </w:r>
      <w:r>
        <w:t>s and sends an Oauth access token (based on OAuth 2.0) to be used as</w:t>
      </w:r>
      <w:r w:rsidRPr="00E07A47">
        <w:t xml:space="preserve"> AEF Access token</w:t>
      </w:r>
      <w:r>
        <w:t>. The access token claims can include UE ID and CCF ID along with other claims in TS 33.122 Clause C.2.2.</w:t>
      </w:r>
    </w:p>
    <w:p w14:paraId="4445FE3F" w14:textId="77777777" w:rsidR="009441A1" w:rsidRPr="00F27F84" w:rsidRDefault="009441A1" w:rsidP="009441A1">
      <w:pPr>
        <w:rPr>
          <w:u w:val="single"/>
        </w:rPr>
      </w:pPr>
      <w:r w:rsidRPr="00F27F84">
        <w:rPr>
          <w:u w:val="single"/>
        </w:rPr>
        <w:t>Steps 10-15 Service API Invocation:</w:t>
      </w:r>
    </w:p>
    <w:p w14:paraId="0800608B" w14:textId="48760E88" w:rsidR="009441A1" w:rsidRDefault="009441A1" w:rsidP="00CF7A4B">
      <w:pPr>
        <w:pStyle w:val="B1"/>
      </w:pPr>
      <w:r>
        <w:lastRenderedPageBreak/>
        <w:t>10.</w:t>
      </w:r>
      <w:r w:rsidR="005B14DA">
        <w:tab/>
        <w:t xml:space="preserve">The </w:t>
      </w:r>
      <w:r>
        <w:t xml:space="preserve">API Invoker derives an AEF Key (Kaef) from CCF Key (Kccf) and respective input parameters </w:t>
      </w:r>
      <w:r w:rsidR="005B14DA">
        <w:t xml:space="preserve">similar to CCF </w:t>
      </w:r>
      <w:r>
        <w:t>on a successful CAPIF 1 authentication and authorization. The API Invoker can send Authentication Initiation Request to the AEF, which includes the CCF assigned API invoker ID, and UE ID.</w:t>
      </w:r>
    </w:p>
    <w:p w14:paraId="11846760" w14:textId="74184029" w:rsidR="009441A1" w:rsidRDefault="009441A1" w:rsidP="00CF7A4B">
      <w:pPr>
        <w:pStyle w:val="B1"/>
      </w:pPr>
      <w:r>
        <w:t>11.</w:t>
      </w:r>
      <w:r w:rsidR="005B14DA">
        <w:tab/>
      </w:r>
      <w:r>
        <w:t xml:space="preserve">The AEF can send API Invoker ID, and UE ID to request the security information from the CCF. The CCF provides the security information related to the chosen security method (e.g., TLS-PSK: AEFPSK) along with AEF Key, Service API(s) authorization information (can be a list of Service APIs which can be invoked by the API Invoker related to the UE ID), and </w:t>
      </w:r>
      <w:r w:rsidR="005B14DA">
        <w:t xml:space="preserve">Oauth access token i.e., </w:t>
      </w:r>
      <w:r>
        <w:t>AEF Access token (to authorize the API invoker to request the service API invocation from AEF) to the AEF over CAPIF-3 reference point. The CCF can provide the remaining validity timer value for the AEF Key (i.e., AEF</w:t>
      </w:r>
      <w:r w:rsidRPr="001F4B53">
        <w:rPr>
          <w:vertAlign w:val="subscript"/>
        </w:rPr>
        <w:t>PSK</w:t>
      </w:r>
      <w:r>
        <w:t>)</w:t>
      </w:r>
      <w:r w:rsidR="00B5060E">
        <w:t xml:space="preserve"> as in TS 33.122 Clause 6.5.2.1</w:t>
      </w:r>
      <w:r>
        <w:t>.</w:t>
      </w:r>
    </w:p>
    <w:p w14:paraId="26B50CAB" w14:textId="5054A46A" w:rsidR="00B5060E" w:rsidRDefault="00B5060E" w:rsidP="00CF7A4B">
      <w:pPr>
        <w:pStyle w:val="B1"/>
      </w:pPr>
      <w:r>
        <w:tab/>
        <w:t>Alternatively, the service information and access token sending can be skipped as it can be bound to the access token as claims (later received in step 13a) from the API invoker.</w:t>
      </w:r>
    </w:p>
    <w:p w14:paraId="1F7E8E2A" w14:textId="77777777" w:rsidR="009441A1" w:rsidRDefault="009441A1" w:rsidP="00CF7A4B">
      <w:pPr>
        <w:pStyle w:val="B1"/>
      </w:pPr>
      <w:r>
        <w:t>12. After fetching the relevant AEF Key for the authentication, the AEF can send Authentication Initiation Response message to API invoker to initiate the TLS session establishment. The AEF starts the validity timer based on the value received from the CAPIF core function in step 11.</w:t>
      </w:r>
    </w:p>
    <w:p w14:paraId="311226B4" w14:textId="61624D0B" w:rsidR="00B5060E" w:rsidRDefault="009441A1" w:rsidP="00CF7A4B">
      <w:pPr>
        <w:pStyle w:val="B1"/>
        <w:ind w:firstLine="0"/>
      </w:pPr>
      <w:r>
        <w:t xml:space="preserve">The API Invoker and the AEF can perform mutual authentication using the AEF key and establish TLS session. </w:t>
      </w:r>
    </w:p>
    <w:p w14:paraId="71419A55" w14:textId="77777777" w:rsidR="00B5060E" w:rsidRDefault="00B5060E" w:rsidP="00CF7A4B">
      <w:pPr>
        <w:pStyle w:val="B1"/>
      </w:pPr>
      <w:r>
        <w:t>13a. The API invoker can send Invocation service request to the AEF which can include Requested Service API(s) information, API Invoker ID, UE ID, and AEF Access Token (received from CCF).</w:t>
      </w:r>
    </w:p>
    <w:p w14:paraId="5520B540" w14:textId="13328B6C" w:rsidR="009441A1" w:rsidRDefault="00B5060E" w:rsidP="00CF7A4B">
      <w:pPr>
        <w:pStyle w:val="B1"/>
      </w:pPr>
      <w:r>
        <w:t>13b. T</w:t>
      </w:r>
      <w:r w:rsidR="009441A1">
        <w:t>he AEF can authorize the API invoker's service API invocation request based on authorization information (i.e., validating the claims in the Oauth based AEF Access Token) obtained from CAPIF core function as specified in subclause 8.16 of TS 23.222.</w:t>
      </w:r>
    </w:p>
    <w:p w14:paraId="7256FB45" w14:textId="4E57CBFE" w:rsidR="009441A1" w:rsidRDefault="009441A1" w:rsidP="009441A1">
      <w:r>
        <w:t>1</w:t>
      </w:r>
      <w:r w:rsidR="00B5060E">
        <w:t>4</w:t>
      </w:r>
      <w:r>
        <w:t xml:space="preserve">. </w:t>
      </w:r>
      <w:r w:rsidR="00B5060E">
        <w:t>On a successful access token valdiation</w:t>
      </w:r>
      <w:r>
        <w:t>, the AEF considers Invocation service request authorization as successful, execute API request and can send Invocation service response with success indication.</w:t>
      </w:r>
    </w:p>
    <w:p w14:paraId="5BDE18BB" w14:textId="52B1E507" w:rsidR="00B5060E" w:rsidRDefault="00B5060E" w:rsidP="00CF7A4B">
      <w:pPr>
        <w:pStyle w:val="NO"/>
        <w:rPr>
          <w:lang w:val="en-US"/>
        </w:rPr>
      </w:pPr>
      <w:r>
        <w:rPr>
          <w:lang w:val="en-US"/>
        </w:rPr>
        <w:t>NOTE 3: According to TS 33.122, API provider domain provides Onboarding enrollment information to the API invoker as a prerequisite to the Onboarding procedure. Therefore, for the UE originated API Invocation case, the solution enables provision of onboarding enrollment information based on UE’s established security context as described in steps 1.</w:t>
      </w:r>
    </w:p>
    <w:p w14:paraId="0DAC2459" w14:textId="5F293C0D" w:rsidR="00B5060E" w:rsidRDefault="00B5060E" w:rsidP="00CF7A4B">
      <w:pPr>
        <w:pStyle w:val="NO"/>
      </w:pPr>
      <w:r>
        <w:rPr>
          <w:lang w:val="en-US"/>
        </w:rPr>
        <w:t>NOTE 4: The user consent information collection and related management is outside the scope of this solution.</w:t>
      </w:r>
    </w:p>
    <w:p w14:paraId="1270F42D" w14:textId="77777777" w:rsidR="009441A1" w:rsidRPr="00090C76" w:rsidRDefault="009441A1" w:rsidP="009441A1">
      <w:pPr>
        <w:rPr>
          <w:lang w:val="en-US"/>
        </w:rPr>
      </w:pPr>
    </w:p>
    <w:p w14:paraId="125417ED" w14:textId="7231B2AD" w:rsidR="009441A1" w:rsidRDefault="009441A1" w:rsidP="009441A1">
      <w:pPr>
        <w:pStyle w:val="berschrift3"/>
      </w:pPr>
      <w:bookmarkStart w:id="160" w:name="_Toc116945687"/>
      <w:bookmarkStart w:id="161" w:name="_Toc125316687"/>
      <w:bookmarkStart w:id="162" w:name="_Toc125363481"/>
      <w:r w:rsidRPr="008D6FDD">
        <w:t>6.</w:t>
      </w:r>
      <w:r w:rsidR="00733DD4">
        <w:t>4</w:t>
      </w:r>
      <w:r w:rsidRPr="008D6FDD">
        <w:t>.3</w:t>
      </w:r>
      <w:r>
        <w:tab/>
        <w:t>Evaluation</w:t>
      </w:r>
      <w:bookmarkEnd w:id="160"/>
      <w:bookmarkEnd w:id="161"/>
      <w:bookmarkEnd w:id="162"/>
    </w:p>
    <w:p w14:paraId="4E325AE0" w14:textId="77777777" w:rsidR="00B5060E" w:rsidRDefault="00B5060E" w:rsidP="00B5060E">
      <w:pPr>
        <w:rPr>
          <w:iCs/>
        </w:rPr>
      </w:pPr>
      <w:r>
        <w:rPr>
          <w:iCs/>
        </w:rPr>
        <w:t>The solution addresses KI#1 and enables the following for the case where the API Invoker resides in a UE:</w:t>
      </w:r>
    </w:p>
    <w:p w14:paraId="7CD521A2" w14:textId="77777777" w:rsidR="00B5060E" w:rsidRDefault="00B5060E" w:rsidP="00B5060E">
      <w:pPr>
        <w:rPr>
          <w:iCs/>
        </w:rPr>
      </w:pPr>
      <w:bookmarkStart w:id="163" w:name="_Hlk124876762"/>
      <w:r>
        <w:rPr>
          <w:iCs/>
        </w:rPr>
        <w:t>A CCF key need to be derived and provided to the CCF by a NF or an AF.</w:t>
      </w:r>
    </w:p>
    <w:bookmarkEnd w:id="163"/>
    <w:p w14:paraId="17783106" w14:textId="77777777" w:rsidR="00B5060E" w:rsidRDefault="00B5060E" w:rsidP="00B5060E">
      <w:pPr>
        <w:rPr>
          <w:iCs/>
        </w:rPr>
      </w:pPr>
      <w:r>
        <w:rPr>
          <w:iCs/>
        </w:rPr>
        <w:t>API Invoker UE and CAPIF Core Funtion (i.e., Authorization Function)mutual authentication based on a key derived from UE 5G security context.</w:t>
      </w:r>
    </w:p>
    <w:p w14:paraId="78FD7FAE" w14:textId="77777777" w:rsidR="00B5060E" w:rsidRDefault="00B5060E" w:rsidP="00B5060E">
      <w:pPr>
        <w:rPr>
          <w:iCs/>
        </w:rPr>
      </w:pPr>
      <w:r>
        <w:rPr>
          <w:iCs/>
        </w:rPr>
        <w:t>TLS-PSK based mutual authentication and secure connection establishment between API Invoker UE and the AEF is enabled.</w:t>
      </w:r>
    </w:p>
    <w:p w14:paraId="30182182" w14:textId="77777777" w:rsidR="00B5060E" w:rsidRDefault="00B5060E" w:rsidP="00B5060E">
      <w:pPr>
        <w:rPr>
          <w:iCs/>
        </w:rPr>
      </w:pPr>
      <w:r>
        <w:rPr>
          <w:iCs/>
        </w:rPr>
        <w:t>OAuth 2.0 token based authorization is used for access to service API.</w:t>
      </w:r>
    </w:p>
    <w:p w14:paraId="28CA5643" w14:textId="77777777" w:rsidR="00B5060E" w:rsidRDefault="00B5060E" w:rsidP="00B5060E">
      <w:pPr>
        <w:pStyle w:val="EditorsNote"/>
      </w:pPr>
      <w:r>
        <w:t>Editor’s Note: Further evaluation is FFS.</w:t>
      </w:r>
    </w:p>
    <w:p w14:paraId="7CADE9FE" w14:textId="4FEE080B" w:rsidR="003420A3" w:rsidRPr="0073083F" w:rsidRDefault="003420A3" w:rsidP="003420A3">
      <w:pPr>
        <w:pStyle w:val="berschrift2"/>
        <w:rPr>
          <w:rFonts w:cs="Arial"/>
          <w:sz w:val="28"/>
          <w:szCs w:val="28"/>
        </w:rPr>
      </w:pPr>
      <w:bookmarkStart w:id="164" w:name="_Toc116946093"/>
      <w:bookmarkStart w:id="165" w:name="_Toc125316688"/>
      <w:bookmarkStart w:id="166" w:name="_Toc125363482"/>
      <w:bookmarkStart w:id="167" w:name="_Toc116945688"/>
      <w:r w:rsidRPr="0073083F">
        <w:t>6.</w:t>
      </w:r>
      <w:r w:rsidR="00797FA3">
        <w:t>5</w:t>
      </w:r>
      <w:r w:rsidRPr="0073083F">
        <w:tab/>
        <w:t>Solution #</w:t>
      </w:r>
      <w:r w:rsidR="0093277E">
        <w:t>5</w:t>
      </w:r>
      <w:r w:rsidRPr="0073083F">
        <w:t xml:space="preserve">: </w:t>
      </w:r>
      <w:bookmarkEnd w:id="164"/>
      <w:r w:rsidRPr="0073083F">
        <w:t>Resource Owner based authorization for resource access</w:t>
      </w:r>
      <w:bookmarkEnd w:id="165"/>
      <w:bookmarkEnd w:id="166"/>
    </w:p>
    <w:p w14:paraId="36F69F39" w14:textId="6509C0CF" w:rsidR="003420A3" w:rsidRPr="0073083F" w:rsidRDefault="003420A3" w:rsidP="003420A3">
      <w:pPr>
        <w:pStyle w:val="berschrift3"/>
      </w:pPr>
      <w:bookmarkStart w:id="168" w:name="_Toc116946094"/>
      <w:bookmarkStart w:id="169" w:name="_Toc125316689"/>
      <w:bookmarkStart w:id="170" w:name="_Toc125363483"/>
      <w:r w:rsidRPr="0073083F">
        <w:t>6.</w:t>
      </w:r>
      <w:r w:rsidR="00797FA3">
        <w:t>5</w:t>
      </w:r>
      <w:r w:rsidRPr="0073083F">
        <w:t>.1</w:t>
      </w:r>
      <w:r w:rsidRPr="0073083F">
        <w:tab/>
        <w:t>Introduction</w:t>
      </w:r>
      <w:bookmarkEnd w:id="168"/>
      <w:bookmarkEnd w:id="169"/>
      <w:bookmarkEnd w:id="170"/>
      <w:r w:rsidRPr="0073083F">
        <w:t xml:space="preserve"> </w:t>
      </w:r>
    </w:p>
    <w:p w14:paraId="2E47218E" w14:textId="77777777" w:rsidR="003420A3" w:rsidRPr="0073083F" w:rsidRDefault="003420A3" w:rsidP="003420A3">
      <w:r w:rsidRPr="0073083F">
        <w:t>The solution addresses Key Issue #2.</w:t>
      </w:r>
    </w:p>
    <w:p w14:paraId="79DF01E0" w14:textId="2F437531" w:rsidR="003420A3" w:rsidRPr="0073083F" w:rsidRDefault="003420A3" w:rsidP="003420A3">
      <w:r w:rsidRPr="0073083F">
        <w:lastRenderedPageBreak/>
        <w:t xml:space="preserve">The solution describes the method to receive and revoke authorization as required from an authenticated Resource owner to control access to resource(s) of a resource owner. Figure </w:t>
      </w:r>
      <w:r w:rsidR="00797FA3">
        <w:t>6.5</w:t>
      </w:r>
      <w:r w:rsidRPr="0073083F">
        <w:t xml:space="preserve">.2-1 shows the resource authorization procedure to allow access to resources. </w:t>
      </w:r>
    </w:p>
    <w:p w14:paraId="7B57DE8A" w14:textId="1D56D3C7" w:rsidR="003420A3" w:rsidRPr="0073083F" w:rsidRDefault="003420A3" w:rsidP="003420A3">
      <w:pPr>
        <w:pStyle w:val="berschrift3"/>
      </w:pPr>
      <w:bookmarkStart w:id="171" w:name="_Toc116946095"/>
      <w:bookmarkStart w:id="172" w:name="_Toc125316690"/>
      <w:bookmarkStart w:id="173" w:name="_Toc125363484"/>
      <w:r w:rsidRPr="0073083F">
        <w:t>6.</w:t>
      </w:r>
      <w:r w:rsidR="00797FA3">
        <w:t>5</w:t>
      </w:r>
      <w:r w:rsidRPr="0073083F">
        <w:t>.2</w:t>
      </w:r>
      <w:r w:rsidRPr="0073083F">
        <w:tab/>
        <w:t>Solution details</w:t>
      </w:r>
      <w:bookmarkEnd w:id="171"/>
      <w:bookmarkEnd w:id="172"/>
      <w:bookmarkEnd w:id="173"/>
    </w:p>
    <w:p w14:paraId="7501512F" w14:textId="7CE6FF93" w:rsidR="003420A3" w:rsidRPr="0073083F" w:rsidRDefault="003420A3" w:rsidP="003420A3">
      <w:pPr>
        <w:jc w:val="center"/>
      </w:pPr>
      <w:r w:rsidRPr="0073083F">
        <w:object w:dxaOrig="9251" w:dyaOrig="4831" w14:anchorId="52720EC8">
          <v:shape id="_x0000_i1166" type="#_x0000_t75" style="width:449.95pt;height:235.1pt" o:ole="">
            <v:imagedata r:id="rId27" o:title=""/>
          </v:shape>
          <o:OLEObject Type="Embed" ProgID="Visio.Drawing.15" ShapeID="_x0000_i1166" DrawAspect="Content" ObjectID="_1736190020" r:id="rId28"/>
        </w:object>
      </w:r>
      <w:r w:rsidRPr="0073083F">
        <w:t>Fi</w:t>
      </w:r>
      <w:r w:rsidR="00797FA3">
        <w:t>gure 6.5</w:t>
      </w:r>
      <w:r w:rsidRPr="0073083F">
        <w:t>.2-1: Resource authorization procedure to allow access to resources</w:t>
      </w:r>
    </w:p>
    <w:p w14:paraId="4E947E6C" w14:textId="14A9066F" w:rsidR="003420A3" w:rsidRPr="0073083F" w:rsidRDefault="003420A3" w:rsidP="003420A3">
      <w:r w:rsidRPr="0073083F">
        <w:t>The steps shown in Figure 6</w:t>
      </w:r>
      <w:r w:rsidR="00797FA3">
        <w:t>.5</w:t>
      </w:r>
      <w:r w:rsidRPr="0073083F">
        <w:t>.2-1 is described as follows:</w:t>
      </w:r>
    </w:p>
    <w:p w14:paraId="31C2C2F0" w14:textId="77777777" w:rsidR="003420A3" w:rsidRPr="0073083F" w:rsidRDefault="003420A3" w:rsidP="003420A3">
      <w:r w:rsidRPr="0073083F">
        <w:t>1-2. During the primary authentication procedure, the UDM may also indicate to the AUSF whether CAPIF keys need to be generated for the UE (i.e, resource owner). If the CAPIF Indication is included, the UDM may also include GPSI and CAPIF Function information (i.e., ID/address).</w:t>
      </w:r>
    </w:p>
    <w:p w14:paraId="17BD3287" w14:textId="77777777" w:rsidR="003420A3" w:rsidRPr="0073083F" w:rsidRDefault="003420A3" w:rsidP="003420A3">
      <w:r w:rsidRPr="0073083F">
        <w:t>3. If the AUSF receives the CAPIF indication from the UDM, the AUSF and UE following a successful primary authentication can generate CAPIF Key and an ID (to identify the CAPIF Key for the UE) from the AKMA Key.</w:t>
      </w:r>
    </w:p>
    <w:p w14:paraId="50482781" w14:textId="77777777" w:rsidR="003420A3" w:rsidRPr="0073083F" w:rsidRDefault="003420A3" w:rsidP="003420A3">
      <w:r w:rsidRPr="0073083F">
        <w:t>NOTE: The inputs used in the CAPIF key and ID generation can be upto the normative phase.</w:t>
      </w:r>
    </w:p>
    <w:p w14:paraId="7B205E1F" w14:textId="77777777" w:rsidR="003420A3" w:rsidRPr="0073083F" w:rsidRDefault="003420A3" w:rsidP="003420A3">
      <w:r w:rsidRPr="0073083F">
        <w:t>4a. The AUSF based on CAPIF Function information, sends resource owner authorization data notification request to the CAPIF function which can include the UE ID (i.e., GPSI), CAPIF key and the ID.</w:t>
      </w:r>
    </w:p>
    <w:p w14:paraId="23C7B86F" w14:textId="77777777" w:rsidR="003420A3" w:rsidRPr="0073083F" w:rsidRDefault="003420A3" w:rsidP="003420A3">
      <w:r w:rsidRPr="0073083F">
        <w:t>4b. The CAPIF Function stores the received information and sends a sends resource owner authorization data notification response to the AUSF.</w:t>
      </w:r>
    </w:p>
    <w:p w14:paraId="3FFB46D4" w14:textId="77777777" w:rsidR="003420A3" w:rsidRPr="0073083F" w:rsidRDefault="003420A3" w:rsidP="003420A3">
      <w:r w:rsidRPr="0073083F">
        <w:t>5. The AUSF sends the CAPIF Function information and GPSI to the AMF and the AMF forwards the information to the UE over the NAS transport.</w:t>
      </w:r>
    </w:p>
    <w:p w14:paraId="25D8F7F4" w14:textId="77777777" w:rsidR="003420A3" w:rsidRPr="0073083F" w:rsidRDefault="003420A3" w:rsidP="003420A3">
      <w:r w:rsidRPr="0073083F">
        <w:t xml:space="preserve">6a. The UE initiates a resource owner data notification trigger with GPSI and a freshness parameter to the CAPIF function. </w:t>
      </w:r>
    </w:p>
    <w:p w14:paraId="0FAD0351" w14:textId="77777777" w:rsidR="003420A3" w:rsidRPr="0073083F" w:rsidRDefault="003420A3" w:rsidP="003420A3">
      <w:r w:rsidRPr="0073083F">
        <w:t>Optionally, prior to step 6a, the UE may trigger resource owner registration request with the CAPIF function by sending a GPSI and then can establish a secure connection based on CAPIF Key. The CAPIF function then sends a resource owner ID and lifetime (for the resource owner registration) following a successful resource owner registration.</w:t>
      </w:r>
    </w:p>
    <w:p w14:paraId="7B64EC53" w14:textId="77777777" w:rsidR="003420A3" w:rsidRDefault="003420A3" w:rsidP="003420A3">
      <w:r w:rsidRPr="0073083F">
        <w:t xml:space="preserve">6b. The CAPIF function and the UE (resource owner) establishes secure connection using the resource owner key generated from the CAPIF Key, the freshness parameter and using and other inputs if requried. </w:t>
      </w:r>
    </w:p>
    <w:p w14:paraId="69CB2B4E" w14:textId="77777777" w:rsidR="003420A3" w:rsidRPr="0073083F" w:rsidRDefault="003420A3" w:rsidP="003420A3">
      <w:r>
        <w:t xml:space="preserve">7. Resource owner authorization data can be fetched or handled over the established secure connection. The resource owner authorization data fetching, and handling can be upto operator implementation. </w:t>
      </w:r>
    </w:p>
    <w:p w14:paraId="3249329E" w14:textId="6D00669E" w:rsidR="003420A3" w:rsidRPr="0073083F" w:rsidRDefault="003420A3" w:rsidP="003420A3">
      <w:pPr>
        <w:pStyle w:val="berschrift3"/>
      </w:pPr>
      <w:bookmarkStart w:id="174" w:name="_Toc116946096"/>
      <w:bookmarkStart w:id="175" w:name="_Toc125316691"/>
      <w:bookmarkStart w:id="176" w:name="_Toc125363485"/>
      <w:r w:rsidRPr="0073083F">
        <w:lastRenderedPageBreak/>
        <w:t>6.</w:t>
      </w:r>
      <w:r w:rsidR="00797FA3">
        <w:t>5</w:t>
      </w:r>
      <w:r w:rsidRPr="0073083F">
        <w:t>.3</w:t>
      </w:r>
      <w:r w:rsidRPr="0073083F">
        <w:tab/>
        <w:t>Evaluation</w:t>
      </w:r>
      <w:bookmarkEnd w:id="174"/>
      <w:bookmarkEnd w:id="175"/>
      <w:bookmarkEnd w:id="176"/>
    </w:p>
    <w:p w14:paraId="3D27A4BA" w14:textId="77777777" w:rsidR="003420A3" w:rsidRDefault="003420A3" w:rsidP="003420A3">
      <w:r>
        <w:t>The solution addresses Key Issue #2 and enables the following:</w:t>
      </w:r>
    </w:p>
    <w:p w14:paraId="34E7386E" w14:textId="77777777" w:rsidR="003420A3" w:rsidRDefault="003420A3" w:rsidP="003420A3">
      <w:r>
        <w:t>An application key derived from CAPIF Key related to the Resource Owner is used to establish secure application session with the CAPIF Function.Access to resource of resource owner is allowed based on resource owner specific authorization information (i.e., user consent data) verification by the network.</w:t>
      </w:r>
    </w:p>
    <w:p w14:paraId="256CAB08" w14:textId="77777777" w:rsidR="003420A3" w:rsidRPr="006E2844" w:rsidRDefault="003420A3" w:rsidP="003420A3">
      <w:pPr>
        <w:rPr>
          <w:lang w:val="en-US"/>
        </w:rPr>
      </w:pPr>
      <w:r>
        <w:t xml:space="preserve">The solution assumes the resource owner as the subscriber, therefore the UE is considered as resource owner UE, and the client/application in the UE is considered as a resource owner’s client/application.Editor’s Note: </w:t>
      </w:r>
      <w:r w:rsidRPr="006E2844">
        <w:t>Mapping to SA6 defined use case is ffs.</w:t>
      </w:r>
    </w:p>
    <w:p w14:paraId="54EA07EE" w14:textId="77777777" w:rsidR="003420A3" w:rsidRPr="00DC4BCB" w:rsidRDefault="003420A3" w:rsidP="00CF7A4B">
      <w:pPr>
        <w:pStyle w:val="EditorsNote"/>
      </w:pPr>
      <w:r>
        <w:t>Editor’s Note: Further evaluation is FFS.</w:t>
      </w:r>
    </w:p>
    <w:p w14:paraId="6ACED81D" w14:textId="6375BD24" w:rsidR="00DE2F04" w:rsidRPr="00D80B2A" w:rsidRDefault="00DE2F04" w:rsidP="00DE2F04">
      <w:pPr>
        <w:pStyle w:val="berschrift2"/>
      </w:pPr>
      <w:bookmarkStart w:id="177" w:name="_Toc90024042"/>
      <w:bookmarkStart w:id="178" w:name="_Toc90026490"/>
      <w:bookmarkStart w:id="179" w:name="_Toc98927513"/>
      <w:bookmarkStart w:id="180" w:name="_Toc125316692"/>
      <w:bookmarkStart w:id="181" w:name="_Toc125363486"/>
      <w:r w:rsidRPr="00D80B2A">
        <w:t>6.</w:t>
      </w:r>
      <w:r>
        <w:t>6</w:t>
      </w:r>
      <w:r w:rsidRPr="00D80B2A">
        <w:tab/>
        <w:t>Solution #</w:t>
      </w:r>
      <w:r>
        <w:t>6</w:t>
      </w:r>
      <w:r w:rsidRPr="00D80B2A">
        <w:t xml:space="preserve">: </w:t>
      </w:r>
      <w:bookmarkEnd w:id="177"/>
      <w:bookmarkEnd w:id="178"/>
      <w:bookmarkEnd w:id="179"/>
      <w:r>
        <w:t>A</w:t>
      </w:r>
      <w:r w:rsidRPr="00E74D6E">
        <w:t>uthorization before allowing access to resources</w:t>
      </w:r>
      <w:bookmarkEnd w:id="180"/>
      <w:bookmarkEnd w:id="181"/>
    </w:p>
    <w:p w14:paraId="1C45CC52" w14:textId="6E2AEEFD" w:rsidR="00DE2F04" w:rsidRPr="00D80B2A" w:rsidRDefault="00DE2F04" w:rsidP="00DE2F04">
      <w:pPr>
        <w:pStyle w:val="berschrift3"/>
      </w:pPr>
      <w:bookmarkStart w:id="182" w:name="_Toc90024043"/>
      <w:bookmarkStart w:id="183" w:name="_Toc90026491"/>
      <w:bookmarkStart w:id="184" w:name="_Toc98927514"/>
      <w:bookmarkStart w:id="185" w:name="_Toc125316693"/>
      <w:bookmarkStart w:id="186" w:name="_Toc125363487"/>
      <w:r w:rsidRPr="00D80B2A">
        <w:t>6.</w:t>
      </w:r>
      <w:r>
        <w:t>6</w:t>
      </w:r>
      <w:r w:rsidRPr="00D80B2A">
        <w:t>.1</w:t>
      </w:r>
      <w:r w:rsidRPr="00D80B2A">
        <w:tab/>
      </w:r>
      <w:bookmarkEnd w:id="182"/>
      <w:bookmarkEnd w:id="183"/>
      <w:bookmarkEnd w:id="184"/>
      <w:r>
        <w:t>Introduction</w:t>
      </w:r>
      <w:bookmarkEnd w:id="185"/>
      <w:bookmarkEnd w:id="186"/>
    </w:p>
    <w:p w14:paraId="3CBC1BF6" w14:textId="77777777" w:rsidR="00DE2F04" w:rsidRDefault="00DE2F04" w:rsidP="00DE2F04">
      <w:pPr>
        <w:rPr>
          <w:lang w:eastAsia="zh-CN"/>
        </w:rPr>
      </w:pPr>
      <w:bookmarkStart w:id="187" w:name="_Toc90024044"/>
      <w:bookmarkStart w:id="188" w:name="_Toc90026492"/>
      <w:bookmarkStart w:id="189" w:name="_Toc98927515"/>
      <w:r>
        <w:rPr>
          <w:lang w:eastAsia="zh-CN"/>
        </w:rPr>
        <w:t xml:space="preserve">This solution addresses the security requirement about authorization by the resource owner before allowing access to resources of the resource owner, which is detailed in key issue #2. </w:t>
      </w:r>
    </w:p>
    <w:p w14:paraId="178992B9" w14:textId="77777777" w:rsidR="00DE2F04" w:rsidRDefault="00DE2F04" w:rsidP="00DE2F04">
      <w:pPr>
        <w:rPr>
          <w:lang w:eastAsia="zh-CN"/>
        </w:rPr>
      </w:pPr>
      <w:r>
        <w:rPr>
          <w:lang w:eastAsia="zh-CN"/>
        </w:rPr>
        <w:t xml:space="preserve">It is assumed that authorization information by the resource owner has been received and stored in the authorization server with a method out of the scope of this solution. </w:t>
      </w:r>
    </w:p>
    <w:p w14:paraId="13CE7B55" w14:textId="77777777" w:rsidR="00DE2F04" w:rsidRDefault="00DE2F04" w:rsidP="00DE2F04">
      <w:pPr>
        <w:rPr>
          <w:lang w:eastAsia="zh-CN"/>
        </w:rPr>
      </w:pPr>
      <w:r>
        <w:rPr>
          <w:lang w:eastAsia="zh-CN"/>
        </w:rPr>
        <w:t xml:space="preserve">Also, the consideration whether the resource owner is the subscription user or the subscription owner is out of scope of this solution. </w:t>
      </w:r>
    </w:p>
    <w:p w14:paraId="735E213A" w14:textId="77777777" w:rsidR="00DE2F04" w:rsidRDefault="00DE2F04" w:rsidP="00DE2F04">
      <w:pPr>
        <w:rPr>
          <w:lang w:eastAsia="zh-CN"/>
        </w:rPr>
      </w:pPr>
      <w:r>
        <w:rPr>
          <w:lang w:eastAsia="zh-CN"/>
        </w:rPr>
        <w:t xml:space="preserve">The MNO learns the authorization information from the subscription user or from the subscription owner and stores the authorization information, which is bound to the UE identifier, in the PLMN trusted domain. How the MNO authenticates the resource owner and learns the authorization information is out of scope of this solution. </w:t>
      </w:r>
    </w:p>
    <w:p w14:paraId="7D2D947E" w14:textId="77777777" w:rsidR="00DE2F04" w:rsidRDefault="00DE2F04" w:rsidP="00DE2F04">
      <w:pPr>
        <w:rPr>
          <w:lang w:eastAsia="zh-CN"/>
        </w:rPr>
      </w:pPr>
      <w:r>
        <w:rPr>
          <w:lang w:eastAsia="zh-CN"/>
        </w:rPr>
        <w:t xml:space="preserve">This solution covers the case that the API invoker is the AF accessing to resources related to a UE or the API invoker is the application in the UE accessing to resources related to that UE. </w:t>
      </w:r>
    </w:p>
    <w:p w14:paraId="58A6B1AA" w14:textId="77777777" w:rsidR="00DE2F04" w:rsidRDefault="00DE2F04" w:rsidP="00DE2F04">
      <w:pPr>
        <w:rPr>
          <w:lang w:eastAsia="zh-CN"/>
        </w:rPr>
      </w:pPr>
      <w:r>
        <w:rPr>
          <w:lang w:eastAsia="zh-CN"/>
        </w:rPr>
        <w:t>How the AF maps the target username in the application layer into the UE identifier is out of scope of this solution. The authentication and authorization behind the AF-CAPIF interaction for the triggering UE and user is out of scope.</w:t>
      </w:r>
    </w:p>
    <w:p w14:paraId="0DFAA565" w14:textId="77777777" w:rsidR="00DE2F04" w:rsidRDefault="00DE2F04" w:rsidP="00DE2F04">
      <w:pPr>
        <w:rPr>
          <w:lang w:eastAsia="zh-CN"/>
        </w:rPr>
      </w:pPr>
      <w:r>
        <w:rPr>
          <w:lang w:eastAsia="zh-CN"/>
        </w:rPr>
        <w:t xml:space="preserve">This solution assumes that the authorization server is co-located with the CAPIF Core Function (CCF). This solution  does not specify the place where the authorization information is stored. The CCF may store the authorization information in an external storage, and in this case it is assumed that there is a secure channel between the CCF and the external storage. </w:t>
      </w:r>
    </w:p>
    <w:p w14:paraId="63A7D6FA" w14:textId="77777777" w:rsidR="00DE2F04" w:rsidRDefault="00DE2F04" w:rsidP="00DE2F04">
      <w:pPr>
        <w:pStyle w:val="EditorsNote"/>
        <w:rPr>
          <w:lang w:eastAsia="zh-CN"/>
        </w:rPr>
      </w:pPr>
      <w:r>
        <w:rPr>
          <w:lang w:eastAsia="zh-CN"/>
        </w:rPr>
        <w:t>Editor’s Note: C</w:t>
      </w:r>
      <w:r w:rsidRPr="008F75BD">
        <w:rPr>
          <w:lang w:eastAsia="zh-CN"/>
        </w:rPr>
        <w:t xml:space="preserve">larification of storage is </w:t>
      </w:r>
      <w:r>
        <w:rPr>
          <w:lang w:eastAsia="zh-CN"/>
        </w:rPr>
        <w:t>FFS.</w:t>
      </w:r>
    </w:p>
    <w:p w14:paraId="38EF1302" w14:textId="77777777" w:rsidR="00DE2F04" w:rsidRDefault="00DE2F04" w:rsidP="00DE2F04">
      <w:pPr>
        <w:pStyle w:val="EditorsNote"/>
        <w:rPr>
          <w:lang w:eastAsia="zh-CN"/>
        </w:rPr>
      </w:pPr>
      <w:r>
        <w:rPr>
          <w:lang w:eastAsia="zh-CN"/>
        </w:rPr>
        <w:t xml:space="preserve">Editor’s Note: </w:t>
      </w:r>
      <w:r w:rsidRPr="00A960B9">
        <w:rPr>
          <w:lang w:eastAsia="zh-CN"/>
        </w:rPr>
        <w:t>Consideration of user cases if FFS</w:t>
      </w:r>
      <w:r>
        <w:rPr>
          <w:lang w:eastAsia="zh-CN"/>
        </w:rPr>
        <w:t>.</w:t>
      </w:r>
    </w:p>
    <w:p w14:paraId="46B8F391" w14:textId="6DC4E1CF" w:rsidR="00DE2F04" w:rsidRPr="00D80B2A" w:rsidRDefault="00DE2F04" w:rsidP="00DE2F04">
      <w:pPr>
        <w:pStyle w:val="berschrift3"/>
      </w:pPr>
      <w:bookmarkStart w:id="190" w:name="_Toc125316694"/>
      <w:bookmarkStart w:id="191" w:name="_Toc125363488"/>
      <w:r w:rsidRPr="00D80B2A">
        <w:t>6.</w:t>
      </w:r>
      <w:r>
        <w:t>6</w:t>
      </w:r>
      <w:r w:rsidRPr="00D80B2A">
        <w:t>.2</w:t>
      </w:r>
      <w:r w:rsidRPr="00D80B2A">
        <w:tab/>
        <w:t>Solution details</w:t>
      </w:r>
      <w:bookmarkEnd w:id="187"/>
      <w:bookmarkEnd w:id="188"/>
      <w:bookmarkEnd w:id="189"/>
      <w:bookmarkEnd w:id="190"/>
      <w:bookmarkEnd w:id="191"/>
    </w:p>
    <w:p w14:paraId="4064D239" w14:textId="76779418" w:rsidR="00DE2F04" w:rsidRDefault="00DE2F04" w:rsidP="00DE2F04">
      <w:pPr>
        <w:rPr>
          <w:lang w:eastAsia="zh-CN"/>
        </w:rPr>
      </w:pPr>
      <w:r>
        <w:rPr>
          <w:lang w:eastAsia="zh-CN"/>
        </w:rPr>
        <w:t xml:space="preserve">Below describes the steps of the procedure for </w:t>
      </w:r>
      <w:r w:rsidRPr="000F235D">
        <w:t>"</w:t>
      </w:r>
      <w:r>
        <w:rPr>
          <w:lang w:eastAsia="zh-CN"/>
        </w:rPr>
        <w:t>authorization before allowing access to resources</w:t>
      </w:r>
      <w:r w:rsidRPr="000F235D">
        <w:t>"</w:t>
      </w:r>
      <w:r>
        <w:rPr>
          <w:lang w:eastAsia="zh-CN"/>
        </w:rPr>
        <w:t xml:space="preserve">, which is shown in Figure 6.6.2-1. </w:t>
      </w:r>
    </w:p>
    <w:p w14:paraId="76E1B8A9" w14:textId="77777777" w:rsidR="00DE2F04" w:rsidRDefault="00DE2F04" w:rsidP="00DE2F04">
      <w:pPr>
        <w:pStyle w:val="TF"/>
      </w:pPr>
    </w:p>
    <w:p w14:paraId="4C761112" w14:textId="77777777" w:rsidR="00DE2F04" w:rsidRDefault="00DE2F04" w:rsidP="00DE2F04">
      <w:pPr>
        <w:pStyle w:val="TF"/>
      </w:pPr>
      <w:r w:rsidRPr="002E38E8">
        <w:object w:dxaOrig="8281" w:dyaOrig="6670" w14:anchorId="234BC4A5">
          <v:shape id="_x0000_i1167" type="#_x0000_t75" style="width:417.9pt;height:335.9pt" o:ole="">
            <v:imagedata r:id="rId29" o:title=""/>
          </v:shape>
          <o:OLEObject Type="Embed" ProgID="Visio.Drawing.11" ShapeID="_x0000_i1167" DrawAspect="Content" ObjectID="_1736190021" r:id="rId30"/>
        </w:object>
      </w:r>
    </w:p>
    <w:p w14:paraId="6879CC1C" w14:textId="6A9B7DC4" w:rsidR="00DE2F04" w:rsidRPr="003E5F68" w:rsidRDefault="00DE2F04" w:rsidP="00DE2F04">
      <w:pPr>
        <w:pStyle w:val="TF"/>
        <w:rPr>
          <w:lang w:eastAsia="zh-CN"/>
        </w:rPr>
      </w:pPr>
      <w:r w:rsidRPr="003E5F68">
        <w:t>Figure </w:t>
      </w:r>
      <w:r>
        <w:t>6.6.2</w:t>
      </w:r>
      <w:r w:rsidRPr="003E5F68">
        <w:t xml:space="preserve">-1: </w:t>
      </w:r>
      <w:r>
        <w:t>Authorization before allowing access to resources</w:t>
      </w:r>
    </w:p>
    <w:p w14:paraId="23982F95" w14:textId="77777777" w:rsidR="00DE2F04" w:rsidRDefault="00DE2F04" w:rsidP="00DE2F04">
      <w:pPr>
        <w:rPr>
          <w:lang w:eastAsia="zh-CN"/>
        </w:rPr>
      </w:pPr>
      <w:r>
        <w:rPr>
          <w:lang w:eastAsia="zh-CN"/>
        </w:rPr>
        <w:t>How the authentication is executed for the API invoker that runs in the UE is out of scope of this solution. In general, the solution doesn’t focus on the authentication of the API invoker.</w:t>
      </w:r>
    </w:p>
    <w:p w14:paraId="20661FB4" w14:textId="77777777" w:rsidR="00DE2F04" w:rsidRDefault="00DE2F04" w:rsidP="00DE2F04">
      <w:pPr>
        <w:pStyle w:val="B1"/>
        <w:numPr>
          <w:ilvl w:val="0"/>
          <w:numId w:val="18"/>
        </w:numPr>
        <w:rPr>
          <w:lang w:eastAsia="ja-JP"/>
        </w:rPr>
      </w:pPr>
      <w:r w:rsidRPr="00FC5EF3">
        <w:rPr>
          <w:lang w:eastAsia="ja-JP"/>
        </w:rPr>
        <w:t>The API invoker and the CCF execute authentication procedures and establish a secure channel</w:t>
      </w:r>
      <w:r>
        <w:rPr>
          <w:lang w:eastAsia="ja-JP"/>
        </w:rPr>
        <w:t xml:space="preserve"> as specified in TS 33.122 [5].</w:t>
      </w:r>
    </w:p>
    <w:p w14:paraId="08DAF531" w14:textId="77777777" w:rsidR="00DE2F04" w:rsidRDefault="00DE2F04" w:rsidP="00DE2F04">
      <w:pPr>
        <w:pStyle w:val="B1"/>
        <w:numPr>
          <w:ilvl w:val="0"/>
          <w:numId w:val="18"/>
        </w:numPr>
        <w:rPr>
          <w:lang w:eastAsia="ja-JP"/>
        </w:rPr>
      </w:pPr>
      <w:r w:rsidRPr="00FC5EF3">
        <w:rPr>
          <w:lang w:eastAsia="ja-JP"/>
        </w:rPr>
        <w:t>The API invoker request OAuth access token</w:t>
      </w:r>
      <w:r>
        <w:rPr>
          <w:lang w:eastAsia="ja-JP"/>
        </w:rPr>
        <w:t xml:space="preserve"> as specified in TS 33.122 [5].</w:t>
      </w:r>
    </w:p>
    <w:p w14:paraId="52FD0023" w14:textId="77777777" w:rsidR="00DE2F04" w:rsidRDefault="00DE2F04" w:rsidP="00DE2F04">
      <w:pPr>
        <w:pStyle w:val="B1"/>
        <w:numPr>
          <w:ilvl w:val="0"/>
          <w:numId w:val="18"/>
        </w:numPr>
        <w:rPr>
          <w:lang w:eastAsia="ja-JP"/>
        </w:rPr>
      </w:pPr>
      <w:r w:rsidRPr="00FC5EF3">
        <w:rPr>
          <w:lang w:eastAsia="ja-JP"/>
        </w:rPr>
        <w:t>The CCF verifies the request</w:t>
      </w:r>
      <w:r>
        <w:rPr>
          <w:lang w:eastAsia="ja-JP"/>
        </w:rPr>
        <w:t>.</w:t>
      </w:r>
    </w:p>
    <w:p w14:paraId="4EFB266A" w14:textId="77777777" w:rsidR="00DE2F04" w:rsidRDefault="00DE2F04" w:rsidP="00DE2F04">
      <w:pPr>
        <w:pStyle w:val="B1"/>
        <w:ind w:left="644" w:firstLine="0"/>
        <w:rPr>
          <w:lang w:eastAsia="ja-JP"/>
        </w:rPr>
      </w:pPr>
      <w:r>
        <w:rPr>
          <w:lang w:eastAsia="ja-JP"/>
        </w:rPr>
        <w:t>Steps 4-6 is executed if resource owner authorization check is needed for the API invocation.</w:t>
      </w:r>
    </w:p>
    <w:p w14:paraId="13FD9956" w14:textId="77777777" w:rsidR="00DE2F04" w:rsidRDefault="00DE2F04" w:rsidP="00DE2F04">
      <w:pPr>
        <w:pStyle w:val="B1"/>
        <w:numPr>
          <w:ilvl w:val="0"/>
          <w:numId w:val="18"/>
        </w:numPr>
        <w:rPr>
          <w:lang w:eastAsia="ja-JP"/>
        </w:rPr>
      </w:pPr>
      <w:r>
        <w:rPr>
          <w:lang w:eastAsia="ja-JP"/>
        </w:rPr>
        <w:t>T</w:t>
      </w:r>
      <w:r w:rsidRPr="00FC5EF3">
        <w:rPr>
          <w:lang w:eastAsia="ja-JP"/>
        </w:rPr>
        <w:t xml:space="preserve">he CCF </w:t>
      </w:r>
      <w:r>
        <w:rPr>
          <w:lang w:eastAsia="ja-JP"/>
        </w:rPr>
        <w:t xml:space="preserve">may </w:t>
      </w:r>
      <w:r w:rsidRPr="00FC5EF3">
        <w:rPr>
          <w:lang w:eastAsia="ja-JP"/>
        </w:rPr>
        <w:t xml:space="preserve">fetch </w:t>
      </w:r>
      <w:r>
        <w:rPr>
          <w:lang w:eastAsia="ja-JP"/>
        </w:rPr>
        <w:t>resource owner authorization</w:t>
      </w:r>
      <w:r w:rsidRPr="00FC5EF3">
        <w:rPr>
          <w:lang w:eastAsia="ja-JP"/>
        </w:rPr>
        <w:t xml:space="preserve"> </w:t>
      </w:r>
      <w:r>
        <w:rPr>
          <w:lang w:eastAsia="ja-JP"/>
        </w:rPr>
        <w:t xml:space="preserve">information </w:t>
      </w:r>
      <w:r w:rsidRPr="00FC5EF3">
        <w:rPr>
          <w:lang w:eastAsia="ja-JP"/>
        </w:rPr>
        <w:t xml:space="preserve">from the </w:t>
      </w:r>
      <w:r>
        <w:rPr>
          <w:lang w:eastAsia="ja-JP"/>
        </w:rPr>
        <w:t>storage.</w:t>
      </w:r>
    </w:p>
    <w:p w14:paraId="02F03025" w14:textId="77777777" w:rsidR="00DE2F04" w:rsidRDefault="00DE2F04" w:rsidP="00DE2F04">
      <w:pPr>
        <w:pStyle w:val="B1"/>
        <w:numPr>
          <w:ilvl w:val="0"/>
          <w:numId w:val="18"/>
        </w:numPr>
        <w:rPr>
          <w:lang w:eastAsia="ja-JP"/>
        </w:rPr>
      </w:pPr>
      <w:r w:rsidRPr="00FC5EF3">
        <w:rPr>
          <w:lang w:eastAsia="ja-JP"/>
        </w:rPr>
        <w:t xml:space="preserve">The </w:t>
      </w:r>
      <w:r>
        <w:rPr>
          <w:lang w:eastAsia="ja-JP"/>
        </w:rPr>
        <w:t>storage</w:t>
      </w:r>
      <w:r w:rsidRPr="00FC5EF3">
        <w:rPr>
          <w:lang w:eastAsia="ja-JP"/>
        </w:rPr>
        <w:t xml:space="preserve"> sends the </w:t>
      </w:r>
      <w:r>
        <w:rPr>
          <w:lang w:eastAsia="ja-JP"/>
        </w:rPr>
        <w:t>resource owner authorization</w:t>
      </w:r>
      <w:r w:rsidRPr="00FC5EF3">
        <w:rPr>
          <w:lang w:eastAsia="ja-JP"/>
        </w:rPr>
        <w:t xml:space="preserve"> </w:t>
      </w:r>
      <w:r>
        <w:rPr>
          <w:lang w:eastAsia="ja-JP"/>
        </w:rPr>
        <w:t>information.</w:t>
      </w:r>
    </w:p>
    <w:p w14:paraId="53739BE2" w14:textId="77777777" w:rsidR="00DE2F04" w:rsidRDefault="00DE2F04" w:rsidP="00DE2F04">
      <w:pPr>
        <w:pStyle w:val="B1"/>
        <w:numPr>
          <w:ilvl w:val="0"/>
          <w:numId w:val="18"/>
        </w:numPr>
        <w:rPr>
          <w:lang w:eastAsia="ja-JP"/>
        </w:rPr>
      </w:pPr>
      <w:r w:rsidRPr="00FC5EF3">
        <w:rPr>
          <w:lang w:eastAsia="ja-JP"/>
        </w:rPr>
        <w:t xml:space="preserve">The CCF issues an access token that includes </w:t>
      </w:r>
      <w:r>
        <w:rPr>
          <w:lang w:eastAsia="ja-JP"/>
        </w:rPr>
        <w:t>an</w:t>
      </w:r>
      <w:r w:rsidRPr="00FC5EF3">
        <w:rPr>
          <w:lang w:eastAsia="ja-JP"/>
        </w:rPr>
        <w:t xml:space="preserve"> </w:t>
      </w:r>
      <w:r>
        <w:rPr>
          <w:lang w:eastAsia="ja-JP"/>
        </w:rPr>
        <w:t>indication for the resource owner authorization</w:t>
      </w:r>
      <w:r w:rsidRPr="00FC5EF3">
        <w:rPr>
          <w:lang w:eastAsia="ja-JP"/>
        </w:rPr>
        <w:t>. The CCF sends the issue</w:t>
      </w:r>
      <w:r>
        <w:rPr>
          <w:lang w:eastAsia="ja-JP"/>
        </w:rPr>
        <w:t>d</w:t>
      </w:r>
      <w:r w:rsidRPr="00FC5EF3">
        <w:rPr>
          <w:lang w:eastAsia="ja-JP"/>
        </w:rPr>
        <w:t xml:space="preserve"> token to the API invoker</w:t>
      </w:r>
      <w:r>
        <w:rPr>
          <w:lang w:eastAsia="ja-JP"/>
        </w:rPr>
        <w:t>.</w:t>
      </w:r>
    </w:p>
    <w:p w14:paraId="15301FE6" w14:textId="77777777" w:rsidR="00DE2F04" w:rsidRDefault="00DE2F04" w:rsidP="00DE2F04">
      <w:pPr>
        <w:pStyle w:val="B1"/>
        <w:numPr>
          <w:ilvl w:val="0"/>
          <w:numId w:val="18"/>
        </w:numPr>
        <w:rPr>
          <w:lang w:eastAsia="ja-JP"/>
        </w:rPr>
      </w:pPr>
      <w:r>
        <w:rPr>
          <w:lang w:eastAsia="ja-JP"/>
        </w:rPr>
        <w:t>The API invoker and API exposing function establish a secure channel.</w:t>
      </w:r>
    </w:p>
    <w:p w14:paraId="72446928" w14:textId="77777777" w:rsidR="00DE2F04" w:rsidRDefault="00DE2F04" w:rsidP="00DE2F04">
      <w:pPr>
        <w:pStyle w:val="B1"/>
        <w:numPr>
          <w:ilvl w:val="0"/>
          <w:numId w:val="18"/>
        </w:numPr>
        <w:rPr>
          <w:lang w:eastAsia="ja-JP"/>
        </w:rPr>
      </w:pPr>
      <w:r>
        <w:rPr>
          <w:lang w:eastAsia="ja-JP"/>
        </w:rPr>
        <w:t>The API invoker sends the token to the API Exposing Function.</w:t>
      </w:r>
    </w:p>
    <w:p w14:paraId="458322FC" w14:textId="77777777" w:rsidR="00DE2F04" w:rsidRDefault="00DE2F04" w:rsidP="00DE2F04">
      <w:pPr>
        <w:pStyle w:val="B1"/>
        <w:numPr>
          <w:ilvl w:val="0"/>
          <w:numId w:val="18"/>
        </w:numPr>
        <w:rPr>
          <w:lang w:eastAsia="ja-JP"/>
        </w:rPr>
      </w:pPr>
      <w:r>
        <w:rPr>
          <w:lang w:eastAsia="ja-JP"/>
        </w:rPr>
        <w:t>The API Exposing Function verifies the token and checks the resource owner authorization</w:t>
      </w:r>
      <w:r w:rsidRPr="00FC5EF3">
        <w:rPr>
          <w:lang w:eastAsia="ja-JP"/>
        </w:rPr>
        <w:t xml:space="preserve"> </w:t>
      </w:r>
      <w:r>
        <w:rPr>
          <w:lang w:eastAsia="ja-JP"/>
        </w:rPr>
        <w:t xml:space="preserve">information before allowing access to the resources related to the subscription.  </w:t>
      </w:r>
    </w:p>
    <w:p w14:paraId="52E1F656" w14:textId="77777777" w:rsidR="00DE2F04" w:rsidRDefault="00DE2F04" w:rsidP="00DE2F04">
      <w:pPr>
        <w:pStyle w:val="B1"/>
        <w:numPr>
          <w:ilvl w:val="0"/>
          <w:numId w:val="18"/>
        </w:numPr>
        <w:rPr>
          <w:lang w:eastAsia="ja-JP"/>
        </w:rPr>
      </w:pPr>
      <w:r>
        <w:rPr>
          <w:lang w:eastAsia="ja-JP"/>
        </w:rPr>
        <w:t>The API Exposing Function returns the API invocation response to the API invoker.</w:t>
      </w:r>
    </w:p>
    <w:p w14:paraId="41B42473" w14:textId="5A0990C3" w:rsidR="00DE2F04" w:rsidRDefault="00DE2F04" w:rsidP="00DE2F04">
      <w:pPr>
        <w:rPr>
          <w:lang w:eastAsia="zh-CN"/>
        </w:rPr>
      </w:pPr>
      <w:r>
        <w:rPr>
          <w:lang w:eastAsia="zh-CN"/>
        </w:rPr>
        <w:t xml:space="preserve">For the UE originated API invocation case where an application triggers the API invocation by the application in the operating system in the UE, this solution assumes that an authorization in the granularity of application level is executed by a mechanism, like allowing users in the mobile phones to control the permission of application to access resources such as microphone of the mobile phone, provided by the operating system, which is out of scope of this solution. To </w:t>
      </w:r>
      <w:r>
        <w:rPr>
          <w:lang w:eastAsia="zh-CN"/>
        </w:rPr>
        <w:lastRenderedPageBreak/>
        <w:t xml:space="preserve">give the access control power to the MNO considering the permission from the user or subscriber, the MNO needs to retrieve the permission/authorization information from the subscriber or user and store it in the authorization server/storage with an out of scope mechanism. This solution applies to the specific case where the application is accessing to the resources of the UE on which the application is running. The case of accessing resource of other UEs by the UE is not covered in this solution.The following procedure, depicted in Figure 6.6.2-2, shows how the case that the resource owner revokes the authorization after the CCF issues a token can be handled. </w:t>
      </w:r>
    </w:p>
    <w:p w14:paraId="36E71623" w14:textId="77777777" w:rsidR="00DE2F04" w:rsidRDefault="00DE2F04" w:rsidP="00DE2F04">
      <w:pPr>
        <w:pStyle w:val="TF"/>
      </w:pPr>
      <w:r w:rsidRPr="002E38E8">
        <w:object w:dxaOrig="8611" w:dyaOrig="4741" w14:anchorId="2CC3B3A0">
          <v:shape id="_x0000_i1168" type="#_x0000_t75" style="width:434.35pt;height:238.9pt" o:ole="">
            <v:imagedata r:id="rId31" o:title=""/>
          </v:shape>
          <o:OLEObject Type="Embed" ProgID="Visio.Drawing.11" ShapeID="_x0000_i1168" DrawAspect="Content" ObjectID="_1736190022" r:id="rId32"/>
        </w:object>
      </w:r>
    </w:p>
    <w:p w14:paraId="5A4905B2" w14:textId="4E29284E" w:rsidR="00DE2F04" w:rsidRPr="003E5F68" w:rsidRDefault="00DE2F04" w:rsidP="00DE2F04">
      <w:pPr>
        <w:pStyle w:val="TF"/>
        <w:rPr>
          <w:lang w:eastAsia="zh-CN"/>
        </w:rPr>
      </w:pPr>
      <w:r w:rsidRPr="003E5F68">
        <w:t>Figure </w:t>
      </w:r>
      <w:r>
        <w:t>6.6.2</w:t>
      </w:r>
      <w:r w:rsidRPr="003E5F68">
        <w:t xml:space="preserve">-1: </w:t>
      </w:r>
      <w:r>
        <w:t xml:space="preserve">Revocation of resource owner authorization </w:t>
      </w:r>
    </w:p>
    <w:p w14:paraId="3E6C545B" w14:textId="77777777" w:rsidR="00DE2F04" w:rsidRDefault="00DE2F04" w:rsidP="00DE2F04">
      <w:pPr>
        <w:pStyle w:val="B1"/>
        <w:numPr>
          <w:ilvl w:val="0"/>
          <w:numId w:val="19"/>
        </w:numPr>
        <w:rPr>
          <w:lang w:eastAsia="ja-JP"/>
        </w:rPr>
      </w:pPr>
      <w:r>
        <w:rPr>
          <w:lang w:eastAsia="ja-JP"/>
        </w:rPr>
        <w:t xml:space="preserve">Resource owner </w:t>
      </w:r>
      <w:r>
        <w:rPr>
          <w:iCs/>
        </w:rPr>
        <w:t>authorization is revoked</w:t>
      </w:r>
      <w:r>
        <w:rPr>
          <w:lang w:eastAsia="ja-JP"/>
        </w:rPr>
        <w:t>.</w:t>
      </w:r>
    </w:p>
    <w:p w14:paraId="5CED06F7" w14:textId="77777777" w:rsidR="00DE2F04" w:rsidRDefault="00DE2F04" w:rsidP="00DE2F04">
      <w:pPr>
        <w:pStyle w:val="B1"/>
        <w:numPr>
          <w:ilvl w:val="0"/>
          <w:numId w:val="19"/>
        </w:numPr>
        <w:rPr>
          <w:lang w:eastAsia="ja-JP"/>
        </w:rPr>
      </w:pPr>
      <w:r w:rsidRPr="00D3768D">
        <w:rPr>
          <w:lang w:eastAsia="ja-JP"/>
        </w:rPr>
        <w:t>The CCF informs the AEF about the revocation. (</w:t>
      </w:r>
      <w:r>
        <w:rPr>
          <w:lang w:eastAsia="ja-JP"/>
        </w:rPr>
        <w:t>It is assumed that t</w:t>
      </w:r>
      <w:r w:rsidRPr="00D3768D">
        <w:rPr>
          <w:lang w:eastAsia="ja-JP"/>
        </w:rPr>
        <w:t xml:space="preserve">he AEF has subscribed </w:t>
      </w:r>
      <w:r>
        <w:rPr>
          <w:lang w:eastAsia="ja-JP"/>
        </w:rPr>
        <w:t xml:space="preserve">to the </w:t>
      </w:r>
      <w:r w:rsidRPr="00D3768D">
        <w:rPr>
          <w:lang w:eastAsia="ja-JP"/>
        </w:rPr>
        <w:t>CCF event exposure service)</w:t>
      </w:r>
      <w:r>
        <w:rPr>
          <w:lang w:eastAsia="ja-JP"/>
        </w:rPr>
        <w:t>.</w:t>
      </w:r>
    </w:p>
    <w:p w14:paraId="0C311EC1" w14:textId="77777777" w:rsidR="00DE2F04" w:rsidRDefault="00DE2F04" w:rsidP="00DE2F04">
      <w:pPr>
        <w:pStyle w:val="B1"/>
        <w:numPr>
          <w:ilvl w:val="0"/>
          <w:numId w:val="19"/>
        </w:numPr>
        <w:rPr>
          <w:lang w:eastAsia="ja-JP"/>
        </w:rPr>
      </w:pPr>
      <w:r w:rsidRPr="00D3768D">
        <w:rPr>
          <w:lang w:eastAsia="ja-JP"/>
        </w:rPr>
        <w:t>The API invoker and AEF executes some authentication and establish a secure channel using TLS</w:t>
      </w:r>
      <w:r>
        <w:rPr>
          <w:lang w:eastAsia="ja-JP"/>
        </w:rPr>
        <w:t>.</w:t>
      </w:r>
    </w:p>
    <w:p w14:paraId="5375909A" w14:textId="77777777" w:rsidR="00DE2F04" w:rsidRDefault="00DE2F04" w:rsidP="00DE2F04">
      <w:pPr>
        <w:pStyle w:val="B1"/>
        <w:numPr>
          <w:ilvl w:val="0"/>
          <w:numId w:val="19"/>
        </w:numPr>
        <w:rPr>
          <w:lang w:eastAsia="ja-JP"/>
        </w:rPr>
      </w:pPr>
      <w:r w:rsidRPr="00D3768D">
        <w:rPr>
          <w:lang w:eastAsia="ja-JP"/>
        </w:rPr>
        <w:t xml:space="preserve">The API invoker sends the access token in the </w:t>
      </w:r>
      <w:r>
        <w:rPr>
          <w:lang w:eastAsia="ja-JP"/>
        </w:rPr>
        <w:t>NB</w:t>
      </w:r>
      <w:r w:rsidRPr="00D3768D">
        <w:rPr>
          <w:lang w:eastAsia="ja-JP"/>
        </w:rPr>
        <w:t xml:space="preserve"> API call</w:t>
      </w:r>
      <w:r>
        <w:rPr>
          <w:lang w:eastAsia="ja-JP"/>
        </w:rPr>
        <w:t>.</w:t>
      </w:r>
    </w:p>
    <w:p w14:paraId="60395084" w14:textId="77777777" w:rsidR="00DE2F04" w:rsidRDefault="00DE2F04" w:rsidP="00DE2F04">
      <w:pPr>
        <w:pStyle w:val="B1"/>
        <w:numPr>
          <w:ilvl w:val="0"/>
          <w:numId w:val="19"/>
        </w:numPr>
        <w:rPr>
          <w:lang w:eastAsia="ja-JP"/>
        </w:rPr>
      </w:pPr>
      <w:r w:rsidRPr="00D3768D">
        <w:rPr>
          <w:lang w:eastAsia="ja-JP"/>
        </w:rPr>
        <w:t xml:space="preserve">The AEF verifies the access token, checks the </w:t>
      </w:r>
      <w:r>
        <w:rPr>
          <w:lang w:eastAsia="ja-JP"/>
        </w:rPr>
        <w:t xml:space="preserve">resource owner </w:t>
      </w:r>
      <w:r w:rsidRPr="00D3768D">
        <w:rPr>
          <w:lang w:eastAsia="ja-JP"/>
        </w:rPr>
        <w:t xml:space="preserve">authorization. Since the </w:t>
      </w:r>
      <w:r>
        <w:rPr>
          <w:lang w:eastAsia="ja-JP"/>
        </w:rPr>
        <w:t>resource owner authorization</w:t>
      </w:r>
      <w:r w:rsidRPr="00D3768D">
        <w:rPr>
          <w:lang w:eastAsia="ja-JP"/>
        </w:rPr>
        <w:t xml:space="preserve"> has been revoked, the AEF rejects the request.</w:t>
      </w:r>
    </w:p>
    <w:p w14:paraId="11D2B95D" w14:textId="77777777" w:rsidR="00DE2F04" w:rsidRDefault="00DE2F04" w:rsidP="00DE2F04">
      <w:pPr>
        <w:pStyle w:val="B1"/>
        <w:numPr>
          <w:ilvl w:val="0"/>
          <w:numId w:val="19"/>
        </w:numPr>
        <w:rPr>
          <w:lang w:eastAsia="ja-JP"/>
        </w:rPr>
      </w:pPr>
      <w:r>
        <w:rPr>
          <w:iCs/>
        </w:rPr>
        <w:t>The AEF sends the rejection response to the API invoker</w:t>
      </w:r>
      <w:r>
        <w:rPr>
          <w:lang w:eastAsia="ja-JP"/>
        </w:rPr>
        <w:t>.</w:t>
      </w:r>
    </w:p>
    <w:p w14:paraId="5C1DDD5B" w14:textId="3F9B5EA1" w:rsidR="00DE2F04" w:rsidRPr="00D80B2A" w:rsidRDefault="00DE2F04" w:rsidP="00DE2F04">
      <w:pPr>
        <w:pStyle w:val="berschrift3"/>
      </w:pPr>
      <w:bookmarkStart w:id="192" w:name="_Toc90026493"/>
      <w:bookmarkStart w:id="193" w:name="_Toc98927516"/>
      <w:bookmarkStart w:id="194" w:name="_Toc125316695"/>
      <w:bookmarkStart w:id="195" w:name="_Toc125363489"/>
      <w:bookmarkStart w:id="196" w:name="_Toc90024045"/>
      <w:r w:rsidRPr="00D80B2A">
        <w:t>6.</w:t>
      </w:r>
      <w:r w:rsidRPr="00CF7A4B">
        <w:t>6</w:t>
      </w:r>
      <w:r w:rsidRPr="00D80B2A">
        <w:t>.3</w:t>
      </w:r>
      <w:r w:rsidRPr="00D80B2A">
        <w:tab/>
      </w:r>
      <w:r>
        <w:t>E</w:t>
      </w:r>
      <w:r w:rsidRPr="00D80B2A">
        <w:t>valuation</w:t>
      </w:r>
      <w:bookmarkEnd w:id="192"/>
      <w:bookmarkEnd w:id="193"/>
      <w:bookmarkEnd w:id="194"/>
      <w:bookmarkEnd w:id="195"/>
      <w:r w:rsidRPr="00D80B2A">
        <w:t xml:space="preserve"> </w:t>
      </w:r>
      <w:bookmarkEnd w:id="196"/>
    </w:p>
    <w:p w14:paraId="00C1CB39" w14:textId="77777777" w:rsidR="00DE2F04" w:rsidRDefault="00DE2F04" w:rsidP="00DE2F04">
      <w:pPr>
        <w:rPr>
          <w:lang w:eastAsia="zh-CN"/>
        </w:rPr>
      </w:pPr>
      <w:r>
        <w:rPr>
          <w:lang w:eastAsia="zh-CN"/>
        </w:rPr>
        <w:t>The solution addresses the following cases:</w:t>
      </w:r>
    </w:p>
    <w:p w14:paraId="259DF10C" w14:textId="77777777" w:rsidR="00DE2F04" w:rsidRDefault="00DE2F04" w:rsidP="00DE2F04">
      <w:pPr>
        <w:numPr>
          <w:ilvl w:val="0"/>
          <w:numId w:val="20"/>
        </w:numPr>
        <w:rPr>
          <w:lang w:eastAsia="zh-CN"/>
        </w:rPr>
      </w:pPr>
      <w:r>
        <w:rPr>
          <w:lang w:eastAsia="zh-CN"/>
        </w:rPr>
        <w:t>The AF accesses resources related to a UE</w:t>
      </w:r>
    </w:p>
    <w:p w14:paraId="37351AB3" w14:textId="77777777" w:rsidR="00DE2F04" w:rsidRDefault="00DE2F04" w:rsidP="00DE2F04">
      <w:pPr>
        <w:numPr>
          <w:ilvl w:val="0"/>
          <w:numId w:val="20"/>
        </w:numPr>
        <w:rPr>
          <w:lang w:eastAsia="zh-CN"/>
        </w:rPr>
      </w:pPr>
      <w:r>
        <w:rPr>
          <w:lang w:eastAsia="zh-CN"/>
        </w:rPr>
        <w:t>The application in the UE is accessing the resources related to that UE.</w:t>
      </w:r>
    </w:p>
    <w:p w14:paraId="0B4E12FE" w14:textId="77777777" w:rsidR="00DE2F04" w:rsidRDefault="00DE2F04" w:rsidP="00DE2F04">
      <w:pPr>
        <w:rPr>
          <w:lang w:eastAsia="zh-CN"/>
        </w:rPr>
      </w:pPr>
      <w:r>
        <w:rPr>
          <w:lang w:eastAsia="zh-CN"/>
        </w:rPr>
        <w:t xml:space="preserve">The solution assumes that there is a mechanism in the UE for authorization in the application-level granularity. </w:t>
      </w:r>
    </w:p>
    <w:p w14:paraId="4D3B60DB" w14:textId="77777777" w:rsidR="00DE2F04" w:rsidRDefault="00DE2F04" w:rsidP="00DE2F04">
      <w:pPr>
        <w:rPr>
          <w:lang w:eastAsia="zh-CN"/>
        </w:rPr>
      </w:pPr>
      <w:r>
        <w:rPr>
          <w:lang w:eastAsia="zh-CN"/>
        </w:rPr>
        <w:t>This solution is a future proof solution considering possible extension of the definition of resource owner to cover the subscribers in addition to the users.</w:t>
      </w:r>
    </w:p>
    <w:p w14:paraId="79FF8F71" w14:textId="77777777" w:rsidR="00DE2F04" w:rsidRDefault="00DE2F04" w:rsidP="00DE2F04">
      <w:pPr>
        <w:rPr>
          <w:lang w:eastAsia="zh-CN"/>
        </w:rPr>
      </w:pPr>
      <w:r>
        <w:rPr>
          <w:lang w:eastAsia="zh-CN"/>
        </w:rPr>
        <w:t>This solution assumes that the API invoker application in the operating system of the UE is authenticated and authorized by a method out of scope.</w:t>
      </w:r>
    </w:p>
    <w:p w14:paraId="5C2ED2BE" w14:textId="77777777" w:rsidR="00DE2F04" w:rsidRDefault="00DE2F04" w:rsidP="00DE2F04">
      <w:pPr>
        <w:pStyle w:val="EditorsNote"/>
        <w:rPr>
          <w:lang w:eastAsia="zh-CN"/>
        </w:rPr>
      </w:pPr>
      <w:r>
        <w:rPr>
          <w:lang w:eastAsia="zh-CN"/>
        </w:rPr>
        <w:t>Editor’s Note: Further evaluation is FFS.</w:t>
      </w:r>
    </w:p>
    <w:p w14:paraId="0B57A40F" w14:textId="77777777" w:rsidR="00DE2F04" w:rsidRPr="00DD34E2" w:rsidRDefault="00DE2F04" w:rsidP="00DE2F04">
      <w:pPr>
        <w:rPr>
          <w:lang w:eastAsia="zh-CN"/>
        </w:rPr>
      </w:pPr>
    </w:p>
    <w:p w14:paraId="577F1ECC" w14:textId="1D4C4B3C" w:rsidR="005E11DA" w:rsidRDefault="005E11DA" w:rsidP="005E11DA">
      <w:pPr>
        <w:pStyle w:val="berschrift2"/>
        <w:rPr>
          <w:rFonts w:cs="Arial"/>
          <w:sz w:val="28"/>
          <w:szCs w:val="28"/>
        </w:rPr>
      </w:pPr>
      <w:bookmarkStart w:id="197" w:name="_Toc1169460931"/>
      <w:bookmarkStart w:id="198" w:name="_Toc1169456881"/>
      <w:bookmarkStart w:id="199" w:name="_Toc125316696"/>
      <w:bookmarkStart w:id="200" w:name="_Toc125363490"/>
      <w:r>
        <w:lastRenderedPageBreak/>
        <w:t>6.7</w:t>
      </w:r>
      <w:r>
        <w:tab/>
        <w:t xml:space="preserve">Solution #7: </w:t>
      </w:r>
      <w:bookmarkEnd w:id="197"/>
      <w:bookmarkEnd w:id="198"/>
      <w:r>
        <w:t>Authorizing UE originated API invocation with PKCE flow</w:t>
      </w:r>
      <w:bookmarkEnd w:id="199"/>
      <w:bookmarkEnd w:id="200"/>
    </w:p>
    <w:p w14:paraId="42CD66C7" w14:textId="6E93AA02" w:rsidR="005E11DA" w:rsidRDefault="005E11DA" w:rsidP="005E11DA">
      <w:pPr>
        <w:pStyle w:val="berschrift3"/>
      </w:pPr>
      <w:bookmarkStart w:id="201" w:name="_Toc1060921741"/>
      <w:bookmarkStart w:id="202" w:name="_Toc1169456891"/>
      <w:bookmarkStart w:id="203" w:name="_Toc1169460941"/>
      <w:bookmarkStart w:id="204" w:name="_Toc125316697"/>
      <w:bookmarkStart w:id="205" w:name="_Toc125363491"/>
      <w:r>
        <w:t>6.7.1</w:t>
      </w:r>
      <w:r>
        <w:tab/>
        <w:t>Introduction</w:t>
      </w:r>
      <w:bookmarkEnd w:id="201"/>
      <w:bookmarkEnd w:id="202"/>
      <w:bookmarkEnd w:id="203"/>
      <w:bookmarkEnd w:id="204"/>
      <w:bookmarkEnd w:id="205"/>
      <w:r>
        <w:t xml:space="preserve"> </w:t>
      </w:r>
    </w:p>
    <w:p w14:paraId="5CECC4FF" w14:textId="2E68A363" w:rsidR="005E11DA" w:rsidRDefault="005E11DA" w:rsidP="005E11DA">
      <w:r>
        <w:t>In case the API invocation can be initiated by an application on the UE without making use of a unique CAPIF client agent per UE, the UE application might not be able to securely store a client credential. For this case, there is the Authorization Code Flow with Proof Key for Code Exchange defined in RFC 7636  [9].</w:t>
      </w:r>
    </w:p>
    <w:p w14:paraId="024E4946" w14:textId="2B09C5EE" w:rsidR="005E11DA" w:rsidRDefault="005E11DA" w:rsidP="005E11DA">
      <w:pPr>
        <w:pStyle w:val="berschrift3"/>
      </w:pPr>
      <w:bookmarkStart w:id="206" w:name="_Toc1169460951"/>
      <w:bookmarkStart w:id="207" w:name="_Toc1060921751"/>
      <w:bookmarkStart w:id="208" w:name="_Toc1169456901"/>
      <w:bookmarkStart w:id="209" w:name="_Toc125316698"/>
      <w:bookmarkStart w:id="210" w:name="_Toc125363492"/>
      <w:r>
        <w:t>6.7.2</w:t>
      </w:r>
      <w:r>
        <w:tab/>
        <w:t>Solution details</w:t>
      </w:r>
      <w:bookmarkEnd w:id="206"/>
      <w:bookmarkEnd w:id="207"/>
      <w:bookmarkEnd w:id="208"/>
      <w:bookmarkEnd w:id="209"/>
      <w:bookmarkEnd w:id="210"/>
    </w:p>
    <w:p w14:paraId="105DC5B8" w14:textId="77777777" w:rsidR="005E11DA" w:rsidRDefault="005E11DA" w:rsidP="005E11DA">
      <w:r>
        <w:t>The solution uses the PKCE protocol flow with the following mapping: the client in RFC 7636 is the application on the UE. The authorization server in RFC 7636 is the authorization function in the network.</w:t>
      </w:r>
    </w:p>
    <w:p w14:paraId="7876DBAA" w14:textId="77777777" w:rsidR="005E11DA" w:rsidRDefault="005E11DA" w:rsidP="005E11DA">
      <w:r>
        <w:t>The following figure gives an example PKCE flow to help understanding the concept of the PKCE flow. This flow could look different for a different authentication mechanism.</w:t>
      </w:r>
    </w:p>
    <w:p w14:paraId="02D605F8" w14:textId="77777777" w:rsidR="005E11DA" w:rsidRDefault="005E11DA" w:rsidP="005E11DA">
      <w:r>
        <w:object w:dxaOrig="8090" w:dyaOrig="8240" w14:anchorId="319FB8BE">
          <v:shape id="_x0000_i1169" type="#_x0000_t75" style="width:404.4pt;height:412pt" o:ole="">
            <v:imagedata r:id="rId33" o:title=""/>
          </v:shape>
          <o:OLEObject Type="Embed" ProgID="Mscgen.Chart" ShapeID="_x0000_i1169" DrawAspect="Content" ObjectID="_1736190023" r:id="rId34"/>
        </w:object>
      </w:r>
    </w:p>
    <w:p w14:paraId="67AF9C49" w14:textId="1AF2A2B8" w:rsidR="005E11DA" w:rsidRDefault="005E11DA" w:rsidP="00D7494F">
      <w:pPr>
        <w:pStyle w:val="TF"/>
      </w:pPr>
      <w:r>
        <w:t>Figure 6.7.2-1: example PKCE flow</w:t>
      </w:r>
    </w:p>
    <w:p w14:paraId="570B8845" w14:textId="77777777" w:rsidR="005E11DA" w:rsidRDefault="005E11DA" w:rsidP="00CF7A4B">
      <w:pPr>
        <w:pStyle w:val="EditorsNote"/>
      </w:pPr>
      <w:r>
        <w:t>Editor's note: whether a separate onboarding process is necessary for UE originated API invocation is FFS.</w:t>
      </w:r>
    </w:p>
    <w:p w14:paraId="3609BB46" w14:textId="28941113" w:rsidR="005E11DA" w:rsidRDefault="005E11DA" w:rsidP="005E11DA">
      <w:pPr>
        <w:pStyle w:val="berschrift3"/>
      </w:pPr>
      <w:bookmarkStart w:id="211" w:name="_Toc1169460961"/>
      <w:bookmarkStart w:id="212" w:name="_Toc1060921761"/>
      <w:bookmarkStart w:id="213" w:name="_Toc1169456911"/>
      <w:bookmarkStart w:id="214" w:name="_Toc125316699"/>
      <w:bookmarkStart w:id="215" w:name="_Toc125363493"/>
      <w:r>
        <w:lastRenderedPageBreak/>
        <w:t>6.7.3</w:t>
      </w:r>
      <w:r>
        <w:tab/>
        <w:t>Evaluation</w:t>
      </w:r>
      <w:bookmarkEnd w:id="211"/>
      <w:bookmarkEnd w:id="212"/>
      <w:bookmarkEnd w:id="213"/>
      <w:bookmarkEnd w:id="214"/>
      <w:bookmarkEnd w:id="215"/>
    </w:p>
    <w:p w14:paraId="2E62485E" w14:textId="77777777" w:rsidR="005E11DA" w:rsidRDefault="005E11DA" w:rsidP="00CF7A4B">
      <w:pPr>
        <w:pStyle w:val="EditorsNote"/>
      </w:pPr>
      <w:r>
        <w:t>Editor's note: whether the user interaction required for PKCE flow is acceptable for SA6 is FFS.</w:t>
      </w:r>
    </w:p>
    <w:p w14:paraId="08190C84" w14:textId="36C5F62D" w:rsidR="0028581F" w:rsidRDefault="0028581F" w:rsidP="0028581F">
      <w:pPr>
        <w:pStyle w:val="berschrift2"/>
        <w:rPr>
          <w:rFonts w:cs="Arial"/>
          <w:sz w:val="28"/>
          <w:szCs w:val="28"/>
        </w:rPr>
      </w:pPr>
      <w:bookmarkStart w:id="216" w:name="_Toc125316700"/>
      <w:bookmarkStart w:id="217" w:name="_Toc125363494"/>
      <w:r w:rsidRPr="0092145B">
        <w:t>6.</w:t>
      </w:r>
      <w:r w:rsidR="002041D5">
        <w:t>8</w:t>
      </w:r>
      <w:r>
        <w:tab/>
        <w:t>Solution #</w:t>
      </w:r>
      <w:r w:rsidR="002041D5">
        <w:t>8</w:t>
      </w:r>
      <w:r>
        <w:t>: Validation of OAuth Token</w:t>
      </w:r>
      <w:bookmarkEnd w:id="216"/>
      <w:bookmarkEnd w:id="217"/>
    </w:p>
    <w:p w14:paraId="4401DB07" w14:textId="6D2C9242" w:rsidR="0028581F" w:rsidRDefault="0028581F" w:rsidP="0028581F">
      <w:pPr>
        <w:pStyle w:val="berschrift3"/>
      </w:pPr>
      <w:bookmarkStart w:id="218" w:name="_Toc125316701"/>
      <w:bookmarkStart w:id="219" w:name="_Toc125363495"/>
      <w:r w:rsidRPr="0092145B">
        <w:t>6.</w:t>
      </w:r>
      <w:r w:rsidR="002041D5">
        <w:t>8</w:t>
      </w:r>
      <w:r>
        <w:t>.1</w:t>
      </w:r>
      <w:r>
        <w:tab/>
        <w:t>Introduction</w:t>
      </w:r>
      <w:bookmarkEnd w:id="218"/>
      <w:bookmarkEnd w:id="219"/>
      <w:r>
        <w:t xml:space="preserve"> </w:t>
      </w:r>
    </w:p>
    <w:p w14:paraId="163C626E" w14:textId="45F2C468" w:rsidR="0028581F" w:rsidRPr="0092145B" w:rsidRDefault="0028581F" w:rsidP="0028581F">
      <w:r>
        <w:t>If an OAuth token used for authorization, the API exposing function needs to verify the validity of the token. In this solution, this is done by token introspection RFC 7662 [</w:t>
      </w:r>
      <w:r w:rsidR="002E447A">
        <w:t>10</w:t>
      </w:r>
      <w:r>
        <w:t>]. The revocation procedure between authorization server and resource owner is out of scope of this solution.</w:t>
      </w:r>
    </w:p>
    <w:p w14:paraId="2598C2FF" w14:textId="5CE62A74" w:rsidR="0028581F" w:rsidRDefault="0028581F" w:rsidP="0028581F">
      <w:pPr>
        <w:pStyle w:val="berschrift3"/>
      </w:pPr>
      <w:bookmarkStart w:id="220" w:name="_Toc125316702"/>
      <w:bookmarkStart w:id="221" w:name="_Toc125363496"/>
      <w:r w:rsidRPr="0092145B">
        <w:t>6.</w:t>
      </w:r>
      <w:r w:rsidR="002041D5">
        <w:t>8</w:t>
      </w:r>
      <w:r>
        <w:t>.2</w:t>
      </w:r>
      <w:r>
        <w:tab/>
        <w:t>Solution details</w:t>
      </w:r>
      <w:bookmarkEnd w:id="220"/>
      <w:bookmarkEnd w:id="221"/>
    </w:p>
    <w:p w14:paraId="707D6A7B" w14:textId="77777777" w:rsidR="0028581F" w:rsidRDefault="0028581F" w:rsidP="0028581F">
      <w:pPr>
        <w:jc w:val="center"/>
      </w:pPr>
      <w:r>
        <w:object w:dxaOrig="7680" w:dyaOrig="2520" w14:anchorId="7BFBDB4D">
          <v:shape id="_x0000_i1170" type="#_x0000_t75" style="width:384.1pt;height:126.05pt" o:ole="">
            <v:imagedata r:id="rId35" o:title=""/>
          </v:shape>
          <o:OLEObject Type="Embed" ProgID="Mscgen.Chart" ShapeID="_x0000_i1170" DrawAspect="Content" ObjectID="_1736190024" r:id="rId36"/>
        </w:object>
      </w:r>
    </w:p>
    <w:p w14:paraId="166AD338" w14:textId="2AB1355A" w:rsidR="0028581F" w:rsidRPr="00597EB8" w:rsidRDefault="0028581F" w:rsidP="0028581F">
      <w:pPr>
        <w:pStyle w:val="TF"/>
      </w:pPr>
      <w:r>
        <w:t>Figure 6.</w:t>
      </w:r>
      <w:r w:rsidR="002E447A">
        <w:t>8</w:t>
      </w:r>
      <w:r>
        <w:t>.2-1: validation of OAuth 2.0 token</w:t>
      </w:r>
    </w:p>
    <w:p w14:paraId="1B35B96D" w14:textId="77777777" w:rsidR="0028581F" w:rsidRDefault="0028581F" w:rsidP="0028581F">
      <w:r>
        <w:t>All messages containing a tokens shall be protected using TLS. The API invoker shall authenticate the API exposing function by verifying the API exposing function's certificate. The API exposing function shall authenticate the authorization function by validating the authorization function's certificate</w:t>
      </w:r>
    </w:p>
    <w:p w14:paraId="77175945" w14:textId="77777777" w:rsidR="0028581F" w:rsidRDefault="0028581F" w:rsidP="00CF7A4B">
      <w:pPr>
        <w:pStyle w:val="EditorsNote"/>
      </w:pPr>
      <w:r>
        <w:t>Editor's Note: contents of the certificates and which CAs are acceptable is FFS.</w:t>
      </w:r>
    </w:p>
    <w:p w14:paraId="55C8A1A1" w14:textId="77777777" w:rsidR="0028581F" w:rsidRDefault="0028581F" w:rsidP="0028581F">
      <w:r>
        <w:t xml:space="preserve">The oAuth access token shall contain: </w:t>
      </w:r>
    </w:p>
    <w:p w14:paraId="0CED772E" w14:textId="77777777" w:rsidR="0028581F" w:rsidRDefault="0028581F" w:rsidP="00CF7A4B">
      <w:pPr>
        <w:pStyle w:val="B1"/>
      </w:pPr>
      <w:r>
        <w:t>-</w:t>
      </w:r>
      <w:r>
        <w:tab/>
        <w:t xml:space="preserve">a unique random string, </w:t>
      </w:r>
    </w:p>
    <w:p w14:paraId="0D01E373" w14:textId="490B7C33" w:rsidR="0028581F" w:rsidRDefault="0028581F" w:rsidP="00CF7A4B">
      <w:pPr>
        <w:pStyle w:val="B1"/>
      </w:pPr>
      <w:r>
        <w:t>-</w:t>
      </w:r>
      <w:r>
        <w:tab/>
        <w:t xml:space="preserve">which API the token applies to (the scope), </w:t>
      </w:r>
    </w:p>
    <w:p w14:paraId="1C7F6E0C" w14:textId="228EA5D6" w:rsidR="0028581F" w:rsidRDefault="0028581F" w:rsidP="00CF7A4B">
      <w:pPr>
        <w:pStyle w:val="B1"/>
      </w:pPr>
      <w:r>
        <w:t>-</w:t>
      </w:r>
      <w:r>
        <w:tab/>
        <w:t xml:space="preserve">who is the resource owner, </w:t>
      </w:r>
    </w:p>
    <w:p w14:paraId="5FAD8FD5" w14:textId="77777777" w:rsidR="0028581F" w:rsidRDefault="0028581F" w:rsidP="00CF7A4B">
      <w:pPr>
        <w:pStyle w:val="B1"/>
      </w:pPr>
      <w:r>
        <w:t>-</w:t>
      </w:r>
      <w:r>
        <w:tab/>
        <w:t xml:space="preserve">the API invoker ID, and </w:t>
      </w:r>
    </w:p>
    <w:p w14:paraId="2073D78A" w14:textId="77777777" w:rsidR="0028581F" w:rsidRDefault="0028581F" w:rsidP="00CF7A4B">
      <w:pPr>
        <w:pStyle w:val="B1"/>
      </w:pPr>
      <w:r>
        <w:t>-</w:t>
      </w:r>
      <w:r>
        <w:tab/>
        <w:t>expiry time.</w:t>
      </w:r>
    </w:p>
    <w:p w14:paraId="172097F6" w14:textId="77777777" w:rsidR="0028581F" w:rsidRDefault="0028581F" w:rsidP="0028581F">
      <w:r>
        <w:t>Editor's Note: how that information is encoded in the OAuth</w:t>
      </w:r>
      <w:r w:rsidRPr="00C6496A">
        <w:t xml:space="preserve"> </w:t>
      </w:r>
      <w:r>
        <w:t>access token is for stage 3.</w:t>
      </w:r>
    </w:p>
    <w:p w14:paraId="58726F23" w14:textId="77777777" w:rsidR="0028581F" w:rsidRDefault="0028581F" w:rsidP="0028581F">
      <w:pPr>
        <w:pStyle w:val="B1"/>
      </w:pPr>
      <w:r>
        <w:t xml:space="preserve">1. </w:t>
      </w:r>
      <w:r>
        <w:tab/>
        <w:t>The API call shall contain the OAuth</w:t>
      </w:r>
      <w:r w:rsidRPr="00C6496A">
        <w:t xml:space="preserve"> </w:t>
      </w:r>
      <w:r>
        <w:t>access token.</w:t>
      </w:r>
    </w:p>
    <w:p w14:paraId="391E8973" w14:textId="77777777" w:rsidR="0028581F" w:rsidRDefault="0028581F" w:rsidP="0028581F">
      <w:pPr>
        <w:pStyle w:val="B1"/>
      </w:pPr>
      <w:r>
        <w:t>2.</w:t>
      </w:r>
      <w:r>
        <w:tab/>
        <w:t>The API exposing function shall verify that the access token is applicable to the desired API call and if yes, send the access token to the authorization function for validation. Otherwise the API call shall fail and a new authorization may be requested.</w:t>
      </w:r>
    </w:p>
    <w:p w14:paraId="638BE4A8" w14:textId="77777777" w:rsidR="0028581F" w:rsidRDefault="0028581F" w:rsidP="0028581F">
      <w:pPr>
        <w:pStyle w:val="B1"/>
      </w:pPr>
      <w:r>
        <w:t>3.</w:t>
      </w:r>
      <w:r>
        <w:tab/>
        <w:t xml:space="preserve">The authorization function shall verify the validity of the access token and return whether the token is valid. </w:t>
      </w:r>
    </w:p>
    <w:p w14:paraId="08CFDFBF" w14:textId="77777777" w:rsidR="0028581F" w:rsidRDefault="0028581F" w:rsidP="0028581F">
      <w:pPr>
        <w:pStyle w:val="B1"/>
      </w:pPr>
      <w:r>
        <w:t xml:space="preserve">4. </w:t>
      </w:r>
      <w:r>
        <w:tab/>
        <w:t>If the access token is valid, the API exposing function shall execute the API call.</w:t>
      </w:r>
    </w:p>
    <w:p w14:paraId="29C74647" w14:textId="5F96385E" w:rsidR="0028581F" w:rsidRDefault="0028581F" w:rsidP="0028581F">
      <w:r>
        <w:t>The API exposing function may cache the result of validation. In that case, the API exposing function shall subscribe to receive a notification in case the token is revoked. This subscription may be included in step 2, e.g. by accessing a different endpoint for validate and subscribe than for validate only.</w:t>
      </w:r>
    </w:p>
    <w:p w14:paraId="5CDFEBDB" w14:textId="77777777" w:rsidR="0028581F" w:rsidRDefault="0028581F" w:rsidP="0028581F">
      <w:r>
        <w:lastRenderedPageBreak/>
        <w:t>The authorization function shall offer a notification service to inform the API exposing function of revokation of a token. Subscription shall be on a per token basis.</w:t>
      </w:r>
    </w:p>
    <w:p w14:paraId="15681723" w14:textId="77777777" w:rsidR="0028581F" w:rsidRDefault="0028581F" w:rsidP="0028581F">
      <w:r>
        <w:t>The authorization function may store information about validity of tokens locally.</w:t>
      </w:r>
    </w:p>
    <w:p w14:paraId="6F0E565F" w14:textId="313E4C28" w:rsidR="0028581F" w:rsidRDefault="0028581F" w:rsidP="0028581F">
      <w:pPr>
        <w:pStyle w:val="berschrift3"/>
      </w:pPr>
      <w:r>
        <w:t>Editor's Note: whether caching is required is FFS.</w:t>
      </w:r>
      <w:bookmarkStart w:id="222" w:name="_Toc125316703"/>
      <w:bookmarkStart w:id="223" w:name="_Toc125363497"/>
      <w:r w:rsidRPr="0092145B">
        <w:t>6.</w:t>
      </w:r>
      <w:r w:rsidR="002041D5">
        <w:t>8</w:t>
      </w:r>
      <w:r>
        <w:t>.3</w:t>
      </w:r>
      <w:r>
        <w:tab/>
        <w:t>Evaluation</w:t>
      </w:r>
      <w:bookmarkEnd w:id="222"/>
      <w:bookmarkEnd w:id="223"/>
    </w:p>
    <w:p w14:paraId="14146211" w14:textId="3F6034EB" w:rsidR="0028581F" w:rsidRDefault="0028581F" w:rsidP="00D7494F">
      <w:r>
        <w:t>This solution addresses Authz-4-Scope and Authz-5-Revoke. This solution deviates from the existing CAPIF solution in clause 6.5.2.3 in TS33.122 [</w:t>
      </w:r>
      <w:r w:rsidR="002E447A">
        <w:t>5</w:t>
      </w:r>
      <w:r>
        <w:t xml:space="preserve">]. It can avoid the impact of signature generation and verification and of relying on synchronized time and short lived tokens at the expense of backend communication between AEF and authorization function. </w:t>
      </w:r>
    </w:p>
    <w:p w14:paraId="6D02DAD9" w14:textId="77777777" w:rsidR="0028581F" w:rsidRPr="00F25D39" w:rsidRDefault="0028581F" w:rsidP="00CF7A4B">
      <w:pPr>
        <w:pStyle w:val="EditorsNote"/>
      </w:pPr>
      <w:r>
        <w:t>Editor's Note: whether token introspection provides benefits over signature verification is FFS.</w:t>
      </w:r>
    </w:p>
    <w:p w14:paraId="65C92E13" w14:textId="096FE299" w:rsidR="00413CEB" w:rsidRDefault="00413CEB" w:rsidP="00413CEB">
      <w:pPr>
        <w:pStyle w:val="berschrift2"/>
        <w:rPr>
          <w:rFonts w:cs="Arial"/>
          <w:sz w:val="28"/>
          <w:szCs w:val="28"/>
        </w:rPr>
      </w:pPr>
      <w:bookmarkStart w:id="224" w:name="_Toc107961152"/>
      <w:bookmarkStart w:id="225" w:name="_Toc125316704"/>
      <w:bookmarkStart w:id="226" w:name="_Toc125363498"/>
      <w:r w:rsidRPr="0092145B">
        <w:t>6.</w:t>
      </w:r>
      <w:r>
        <w:t>9</w:t>
      </w:r>
      <w:r>
        <w:tab/>
        <w:t xml:space="preserve">Solution #9: </w:t>
      </w:r>
      <w:bookmarkEnd w:id="224"/>
      <w:r w:rsidRPr="003A683A">
        <w:t>OAuth 2.0 based API invocation procedure</w:t>
      </w:r>
      <w:bookmarkEnd w:id="225"/>
      <w:bookmarkEnd w:id="226"/>
    </w:p>
    <w:p w14:paraId="71F98835" w14:textId="35C131D3" w:rsidR="00413CEB" w:rsidRDefault="00413CEB" w:rsidP="00413CEB">
      <w:pPr>
        <w:pStyle w:val="berschrift3"/>
      </w:pPr>
      <w:bookmarkStart w:id="227" w:name="_Toc107961153"/>
      <w:bookmarkStart w:id="228" w:name="_Toc125316705"/>
      <w:bookmarkStart w:id="229" w:name="_Toc125363499"/>
      <w:r w:rsidRPr="0092145B">
        <w:t>6.</w:t>
      </w:r>
      <w:r>
        <w:t>9.1</w:t>
      </w:r>
      <w:r>
        <w:tab/>
        <w:t>Introduction</w:t>
      </w:r>
      <w:bookmarkEnd w:id="227"/>
      <w:bookmarkEnd w:id="228"/>
      <w:bookmarkEnd w:id="229"/>
      <w:r>
        <w:t xml:space="preserve"> </w:t>
      </w:r>
    </w:p>
    <w:p w14:paraId="0CEB5C62" w14:textId="77777777" w:rsidR="00413CEB" w:rsidRPr="00CC346C" w:rsidRDefault="00413CEB" w:rsidP="00413CEB">
      <w:r w:rsidRPr="00940B16">
        <w:t>This</w:t>
      </w:r>
      <w:r>
        <w:t xml:space="preserve"> solution </w:t>
      </w:r>
      <w:r w:rsidRPr="00940B16">
        <w:t>addresses</w:t>
      </w:r>
      <w:r>
        <w:t xml:space="preserve"> the key issue #2 in terms of </w:t>
      </w:r>
      <w:r w:rsidRPr="007B5D9D">
        <w:rPr>
          <w:lang w:eastAsia="zh-CN"/>
        </w:rPr>
        <w:t xml:space="preserve">API invoker UE </w:t>
      </w:r>
      <w:r>
        <w:rPr>
          <w:lang w:eastAsia="zh-CN"/>
        </w:rPr>
        <w:t>authorization</w:t>
      </w:r>
      <w:r>
        <w:t>.</w:t>
      </w:r>
    </w:p>
    <w:p w14:paraId="0FB40C38" w14:textId="3DFC7352" w:rsidR="00413CEB" w:rsidRDefault="00413CEB" w:rsidP="00413CEB">
      <w:pPr>
        <w:numPr>
          <w:ilvl w:val="0"/>
          <w:numId w:val="21"/>
        </w:numPr>
        <w:rPr>
          <w:kern w:val="2"/>
          <w:szCs w:val="24"/>
        </w:rPr>
      </w:pPr>
      <w:r>
        <w:rPr>
          <w:iCs/>
          <w:kern w:val="2"/>
          <w:sz w:val="21"/>
          <w:szCs w:val="24"/>
          <w:lang w:val="en-US" w:eastAsia="zh-CN"/>
        </w:rPr>
        <w:t xml:space="preserve">In this solution, </w:t>
      </w:r>
      <w:r>
        <w:rPr>
          <w:kern w:val="2"/>
          <w:szCs w:val="24"/>
        </w:rPr>
        <w:t xml:space="preserve">API invoker may request authorization for service API and resource. </w:t>
      </w:r>
      <w:r w:rsidRPr="00093E9F">
        <w:rPr>
          <w:kern w:val="2"/>
          <w:szCs w:val="24"/>
        </w:rPr>
        <w:t>And only one access token is provided to the API invoker for service API and resource authorization.</w:t>
      </w:r>
      <w:r>
        <w:rPr>
          <w:iCs/>
          <w:kern w:val="2"/>
          <w:sz w:val="21"/>
          <w:szCs w:val="24"/>
          <w:lang w:val="en-US" w:eastAsia="zh-CN"/>
        </w:rPr>
        <w:t xml:space="preserve">Resource owner </w:t>
      </w:r>
      <w:r>
        <w:rPr>
          <w:kern w:val="2"/>
          <w:szCs w:val="24"/>
        </w:rPr>
        <w:t xml:space="preserve">can authorize API invoker for resources via the UE. </w:t>
      </w:r>
      <w:r>
        <w:rPr>
          <w:iCs/>
          <w:kern w:val="2"/>
          <w:sz w:val="21"/>
          <w:szCs w:val="24"/>
          <w:lang w:eastAsia="zh-CN"/>
        </w:rPr>
        <w:t xml:space="preserve">The </w:t>
      </w:r>
      <w:r>
        <w:rPr>
          <w:iCs/>
          <w:kern w:val="2"/>
          <w:sz w:val="21"/>
          <w:szCs w:val="24"/>
          <w:lang w:val="en-US" w:eastAsia="zh-CN"/>
        </w:rPr>
        <w:t xml:space="preserve">resource owner can authorize the API invoker to access its resources in </w:t>
      </w:r>
      <w:r w:rsidRPr="00AB4A32">
        <w:rPr>
          <w:kern w:val="2"/>
          <w:szCs w:val="24"/>
        </w:rPr>
        <w:t>synchronous</w:t>
      </w:r>
      <w:r>
        <w:rPr>
          <w:kern w:val="2"/>
          <w:szCs w:val="24"/>
        </w:rPr>
        <w:t xml:space="preserve"> and a</w:t>
      </w:r>
      <w:r w:rsidRPr="00AB4A32">
        <w:rPr>
          <w:kern w:val="2"/>
          <w:szCs w:val="24"/>
        </w:rPr>
        <w:t>synchronous</w:t>
      </w:r>
      <w:r>
        <w:rPr>
          <w:kern w:val="2"/>
          <w:szCs w:val="24"/>
        </w:rPr>
        <w:t xml:space="preserve"> manner.</w:t>
      </w:r>
    </w:p>
    <w:p w14:paraId="09456E94" w14:textId="77777777" w:rsidR="00413CEB" w:rsidRDefault="00413CEB" w:rsidP="00413CEB">
      <w:pPr>
        <w:numPr>
          <w:ilvl w:val="0"/>
          <w:numId w:val="22"/>
        </w:numPr>
        <w:rPr>
          <w:kern w:val="2"/>
          <w:szCs w:val="24"/>
        </w:rPr>
      </w:pPr>
      <w:r>
        <w:rPr>
          <w:kern w:val="2"/>
          <w:szCs w:val="24"/>
        </w:rPr>
        <w:t>CAPIF core function can authorize API invoker for services and service operations.</w:t>
      </w:r>
    </w:p>
    <w:p w14:paraId="47AFDA03" w14:textId="77777777" w:rsidR="00413CEB" w:rsidRPr="00946428" w:rsidRDefault="00413CEB" w:rsidP="00413CEB">
      <w:pPr>
        <w:rPr>
          <w:kern w:val="2"/>
          <w:szCs w:val="24"/>
        </w:rPr>
      </w:pPr>
    </w:p>
    <w:p w14:paraId="404B9269" w14:textId="48886F08" w:rsidR="00413CEB" w:rsidRDefault="00413CEB" w:rsidP="00413CEB">
      <w:pPr>
        <w:pStyle w:val="berschrift3"/>
      </w:pPr>
      <w:bookmarkStart w:id="230" w:name="_Toc107961154"/>
      <w:bookmarkStart w:id="231" w:name="_Toc125316706"/>
      <w:bookmarkStart w:id="232" w:name="_Toc125363500"/>
      <w:r w:rsidRPr="0092145B">
        <w:t>6.</w:t>
      </w:r>
      <w:r>
        <w:t>9.2</w:t>
      </w:r>
      <w:r>
        <w:tab/>
        <w:t>Solution details</w:t>
      </w:r>
      <w:bookmarkEnd w:id="230"/>
      <w:bookmarkEnd w:id="231"/>
      <w:bookmarkEnd w:id="232"/>
    </w:p>
    <w:p w14:paraId="2E3CA082" w14:textId="77777777" w:rsidR="00413CEB" w:rsidRPr="00B411E3" w:rsidRDefault="00413CEB" w:rsidP="00413CEB"/>
    <w:p w14:paraId="66E67750" w14:textId="77777777" w:rsidR="00413CEB" w:rsidRDefault="00413CEB" w:rsidP="00413CEB">
      <w:pPr>
        <w:pStyle w:val="TF"/>
      </w:pPr>
    </w:p>
    <w:p w14:paraId="327C1AF8" w14:textId="77777777" w:rsidR="00413CEB" w:rsidRPr="00AB4A32" w:rsidRDefault="00413CEB" w:rsidP="00413CEB">
      <w:pPr>
        <w:pStyle w:val="TF"/>
      </w:pPr>
      <w:r w:rsidRPr="00AB4A32">
        <w:object w:dxaOrig="11760" w:dyaOrig="9795" w14:anchorId="72E567BA">
          <v:shape id="_x0000_i1171" type="#_x0000_t75" style="width:372.35pt;height:308.55pt" o:ole="">
            <v:imagedata r:id="rId37" o:title=""/>
          </v:shape>
          <o:OLEObject Type="Embed" ProgID="Visio.Drawing.15" ShapeID="_x0000_i1171" DrawAspect="Content" ObjectID="_1736190025" r:id="rId38"/>
        </w:object>
      </w:r>
    </w:p>
    <w:p w14:paraId="3D38A8F0" w14:textId="18E0F3FF" w:rsidR="00413CEB" w:rsidRDefault="00413CEB" w:rsidP="00CF7A4B">
      <w:pPr>
        <w:pStyle w:val="B1"/>
        <w:rPr>
          <w:kern w:val="2"/>
          <w:szCs w:val="24"/>
        </w:rPr>
      </w:pPr>
      <w:r w:rsidRPr="00AB4A32">
        <w:t xml:space="preserve">Figure </w:t>
      </w:r>
      <w:r>
        <w:t>6</w:t>
      </w:r>
      <w:r w:rsidRPr="00AB4A32">
        <w:rPr>
          <w:rFonts w:hint="eastAsia"/>
          <w:lang w:eastAsia="zh-CN"/>
        </w:rPr>
        <w:t>.</w:t>
      </w:r>
      <w:r>
        <w:rPr>
          <w:lang w:eastAsia="zh-CN"/>
        </w:rPr>
        <w:t>9.2</w:t>
      </w:r>
      <w:r>
        <w:t>-1</w:t>
      </w:r>
      <w:r w:rsidRPr="00AB4A32">
        <w:t xml:space="preserve">: </w:t>
      </w:r>
      <w:r w:rsidRPr="00AB4A32">
        <w:rPr>
          <w:rFonts w:hint="eastAsia"/>
          <w:lang w:eastAsia="zh-CN"/>
        </w:rPr>
        <w:t>OAuth</w:t>
      </w:r>
      <w:r w:rsidRPr="00AB4A32">
        <w:t xml:space="preserve"> 2.0 based API invocation.</w:t>
      </w:r>
      <w:r>
        <w:t>1.</w:t>
      </w:r>
      <w:r w:rsidRPr="00AB4A32">
        <w:t xml:space="preserve">API invoker and </w:t>
      </w:r>
      <w:r>
        <w:t xml:space="preserve">UE controlled by the </w:t>
      </w:r>
      <w:r w:rsidRPr="00AB4A32">
        <w:t xml:space="preserve">resource owner do the mutual authentication. </w:t>
      </w:r>
      <w:r>
        <w:t>Resouce owner agnet is a part of the UE.</w:t>
      </w:r>
    </w:p>
    <w:p w14:paraId="41B5CB8A" w14:textId="61794E4B" w:rsidR="00413CEB" w:rsidRPr="00AB4A32" w:rsidRDefault="00413CEB" w:rsidP="00CF7A4B">
      <w:pPr>
        <w:pStyle w:val="B1"/>
      </w:pPr>
      <w:r>
        <w:tab/>
      </w:r>
      <w:r w:rsidRPr="00AB4A32">
        <w:t>For the case that API invoker is the UE, the mutual authentication can be realized based on certificates. For the case that API invoker is the AF, the mutual authentication can be realized based on GBA-based authentication mechanism, AKMA-based authentication mechanism or certificate-based authentication mechanism. A secure connection between API invoker and resource owner is established after the mutual authentication. The secure connection can be established via TLS.</w:t>
      </w:r>
    </w:p>
    <w:p w14:paraId="764E4A7E" w14:textId="77777777" w:rsidR="00413CEB" w:rsidRPr="00AB4A32" w:rsidRDefault="00413CEB" w:rsidP="00CF7A4B">
      <w:pPr>
        <w:pStyle w:val="B1"/>
      </w:pPr>
      <w:r>
        <w:t xml:space="preserve">2. </w:t>
      </w:r>
      <w:r w:rsidRPr="00AB4A32">
        <w:t xml:space="preserve">The API invoker sends authorization request to the </w:t>
      </w:r>
      <w:r>
        <w:t>UE controlled by the</w:t>
      </w:r>
      <w:r w:rsidRPr="00AB4A32">
        <w:t xml:space="preserve"> resource owner. </w:t>
      </w:r>
    </w:p>
    <w:p w14:paraId="348CAA0D" w14:textId="54ED2114" w:rsidR="00413CEB" w:rsidRPr="00AB4A32" w:rsidRDefault="00413CEB" w:rsidP="00CF7A4B">
      <w:pPr>
        <w:pStyle w:val="B1"/>
        <w:rPr>
          <w:kern w:val="2"/>
          <w:szCs w:val="24"/>
        </w:rPr>
      </w:pPr>
      <w:r>
        <w:rPr>
          <w:kern w:val="2"/>
          <w:szCs w:val="24"/>
        </w:rPr>
        <w:tab/>
      </w:r>
      <w:r w:rsidRPr="00AB4A32">
        <w:rPr>
          <w:kern w:val="2"/>
          <w:szCs w:val="24"/>
        </w:rPr>
        <w:t xml:space="preserve">In case API invoker has obtain the authorization of service API and service operation, the request includes the identity (e.g., </w:t>
      </w:r>
      <w:r w:rsidRPr="00AB4A32">
        <w:rPr>
          <w:rFonts w:hint="eastAsia"/>
          <w:kern w:val="2"/>
          <w:szCs w:val="24"/>
        </w:rPr>
        <w:t>GPSI</w:t>
      </w:r>
      <w:r w:rsidRPr="00AB4A32">
        <w:rPr>
          <w:kern w:val="2"/>
          <w:szCs w:val="24"/>
        </w:rPr>
        <w:t xml:space="preserve">, IMPI or application layer ID) of the API invoker, the identity (e.g., </w:t>
      </w:r>
      <w:r w:rsidRPr="00AB4A32">
        <w:rPr>
          <w:rFonts w:hint="eastAsia"/>
          <w:kern w:val="2"/>
          <w:szCs w:val="24"/>
        </w:rPr>
        <w:t>GPSI</w:t>
      </w:r>
      <w:r w:rsidRPr="00AB4A32">
        <w:rPr>
          <w:kern w:val="2"/>
          <w:szCs w:val="24"/>
        </w:rPr>
        <w:t>, IMPI or application layer ID) of target UE, the target resource (e.g., location of UE, QoS of the UE).</w:t>
      </w:r>
    </w:p>
    <w:p w14:paraId="13648C51" w14:textId="43B03712" w:rsidR="00413CEB" w:rsidRDefault="00413CEB" w:rsidP="00CF7A4B">
      <w:pPr>
        <w:pStyle w:val="B1"/>
        <w:rPr>
          <w:kern w:val="2"/>
          <w:szCs w:val="24"/>
        </w:rPr>
      </w:pPr>
      <w:r>
        <w:rPr>
          <w:kern w:val="2"/>
          <w:szCs w:val="24"/>
        </w:rPr>
        <w:tab/>
      </w:r>
      <w:r w:rsidRPr="00AB4A32">
        <w:rPr>
          <w:kern w:val="2"/>
          <w:szCs w:val="24"/>
        </w:rPr>
        <w:t xml:space="preserve">In case API invoker has not obtain the authorization of service API and service operation, the request includes the identity (e.g., </w:t>
      </w:r>
      <w:r w:rsidRPr="00AB4A32">
        <w:rPr>
          <w:rFonts w:hint="eastAsia"/>
          <w:kern w:val="2"/>
          <w:szCs w:val="24"/>
        </w:rPr>
        <w:t>GPSI</w:t>
      </w:r>
      <w:r w:rsidRPr="00AB4A32">
        <w:rPr>
          <w:kern w:val="2"/>
          <w:szCs w:val="24"/>
        </w:rPr>
        <w:t xml:space="preserve">, IMPI or application layer ID) of the API invoker, the identity (e.g., </w:t>
      </w:r>
      <w:r w:rsidRPr="00AB4A32">
        <w:rPr>
          <w:rFonts w:hint="eastAsia"/>
          <w:kern w:val="2"/>
          <w:szCs w:val="24"/>
        </w:rPr>
        <w:t>GPSI</w:t>
      </w:r>
      <w:r w:rsidRPr="00AB4A32">
        <w:rPr>
          <w:kern w:val="2"/>
          <w:szCs w:val="24"/>
        </w:rPr>
        <w:t xml:space="preserve">, IMPI or application layer ID) of target UE, the target resource (e.g., location of UE, QoS of the UE), service </w:t>
      </w:r>
      <w:r>
        <w:rPr>
          <w:kern w:val="2"/>
          <w:szCs w:val="24"/>
        </w:rPr>
        <w:t xml:space="preserve">identifier, service identifier (e.g., </w:t>
      </w:r>
      <w:r>
        <w:t>Nnef_ParameterProvision</w:t>
      </w:r>
      <w:r>
        <w:rPr>
          <w:kern w:val="2"/>
          <w:szCs w:val="24"/>
        </w:rPr>
        <w:t xml:space="preserve">), service operation identifier (e.g., </w:t>
      </w:r>
      <w:r>
        <w:t>Nnef_ParameterProvision_Update</w:t>
      </w:r>
      <w:r>
        <w:rPr>
          <w:kern w:val="2"/>
          <w:szCs w:val="24"/>
        </w:rPr>
        <w:t>)</w:t>
      </w:r>
      <w:r w:rsidRPr="00AB4A32">
        <w:rPr>
          <w:kern w:val="2"/>
          <w:szCs w:val="24"/>
        </w:rPr>
        <w:t>.</w:t>
      </w:r>
      <w:r>
        <w:rPr>
          <w:kern w:val="2"/>
          <w:szCs w:val="24"/>
        </w:rPr>
        <w:t xml:space="preserve"> </w:t>
      </w:r>
      <w:r w:rsidRPr="00681A60">
        <w:rPr>
          <w:kern w:val="2"/>
          <w:szCs w:val="24"/>
        </w:rPr>
        <w:t xml:space="preserve">The service identifier/service operation identifier indicates the service/service operation that can be performed on the target resource.  </w:t>
      </w:r>
    </w:p>
    <w:p w14:paraId="0E386338" w14:textId="77777777" w:rsidR="00413CEB" w:rsidRDefault="00413CEB" w:rsidP="00CF7A4B">
      <w:pPr>
        <w:pStyle w:val="B1"/>
      </w:pPr>
      <w:r>
        <w:t xml:space="preserve">3. </w:t>
      </w:r>
      <w:r w:rsidRPr="00AB4A32">
        <w:t xml:space="preserve">CAPIF core function/authorization function and </w:t>
      </w:r>
      <w:r>
        <w:t>UE controlled by the</w:t>
      </w:r>
      <w:r w:rsidRPr="00AB4A32">
        <w:t xml:space="preserve"> resource owner should do the mutual authentication. </w:t>
      </w:r>
    </w:p>
    <w:p w14:paraId="24431E55" w14:textId="511FCB96" w:rsidR="00413CEB" w:rsidRDefault="00413CEB" w:rsidP="00CF7A4B">
      <w:pPr>
        <w:pStyle w:val="B1"/>
        <w:rPr>
          <w:kern w:val="2"/>
          <w:szCs w:val="24"/>
        </w:rPr>
      </w:pPr>
      <w:r>
        <w:rPr>
          <w:kern w:val="2"/>
          <w:szCs w:val="24"/>
        </w:rPr>
        <w:tab/>
      </w:r>
      <w:r w:rsidRPr="00AB4A32">
        <w:rPr>
          <w:kern w:val="2"/>
          <w:szCs w:val="24"/>
        </w:rPr>
        <w:t xml:space="preserve">For the case of CAPIF core function, resource owner can authenticate CAPIF core function via certificate. Then CAPIF core function can authenticate resource owner using GBA-based authentication mechanism, AKMA-based authentication mechanism or certificate-based authentication mechanism. And CAPIF core function may generate certificate and OAuth 2.0 token for the resource owner after the authentication. </w:t>
      </w:r>
    </w:p>
    <w:p w14:paraId="3DEF6531" w14:textId="13D0DDEB" w:rsidR="00413CEB" w:rsidRDefault="0093277E" w:rsidP="00CF7A4B">
      <w:pPr>
        <w:pStyle w:val="B1"/>
        <w:rPr>
          <w:kern w:val="2"/>
          <w:szCs w:val="24"/>
        </w:rPr>
      </w:pPr>
      <w:r>
        <w:rPr>
          <w:kern w:val="2"/>
          <w:szCs w:val="24"/>
        </w:rPr>
        <w:tab/>
      </w:r>
      <w:r w:rsidR="00413CEB" w:rsidRPr="00AB4A32">
        <w:rPr>
          <w:kern w:val="2"/>
          <w:szCs w:val="24"/>
        </w:rPr>
        <w:t xml:space="preserve">For the case of authorization function, resource owner can authenticate authorization function via certificate. Then authorization function can authenticate resource owner using </w:t>
      </w:r>
      <w:r w:rsidR="00413CEB" w:rsidRPr="00AB4A32">
        <w:t>TLS-PSK, OAuth token</w:t>
      </w:r>
      <w:r w:rsidR="00413CEB" w:rsidRPr="00AB4A32">
        <w:rPr>
          <w:kern w:val="2"/>
          <w:szCs w:val="24"/>
        </w:rPr>
        <w:t xml:space="preserve">, GBA-based authentication mechanism, AKMA-based authentication mechanism or certificate-based authentication mechanism, in which the certificate can be assigned by the CAPIF core function. </w:t>
      </w:r>
    </w:p>
    <w:p w14:paraId="2409D920" w14:textId="74B5FA90" w:rsidR="00413CEB" w:rsidRDefault="00413CEB" w:rsidP="00CF7A4B">
      <w:pPr>
        <w:pStyle w:val="B1"/>
        <w:rPr>
          <w:kern w:val="2"/>
          <w:szCs w:val="24"/>
        </w:rPr>
      </w:pPr>
      <w:r>
        <w:rPr>
          <w:kern w:val="2"/>
          <w:szCs w:val="24"/>
        </w:rPr>
        <w:lastRenderedPageBreak/>
        <w:tab/>
      </w:r>
      <w:r w:rsidRPr="00AB4A32">
        <w:rPr>
          <w:kern w:val="2"/>
          <w:szCs w:val="24"/>
        </w:rPr>
        <w:t>A secure connection between resource owner and CAPIF core function/authorization function is established after the mutual authentication. The secure connection can be established via TLS.</w:t>
      </w:r>
    </w:p>
    <w:p w14:paraId="28DB6FAD" w14:textId="4834A0FF" w:rsidR="00413CEB" w:rsidRPr="00AB4A32" w:rsidRDefault="00413CEB" w:rsidP="00CF7A4B">
      <w:pPr>
        <w:pStyle w:val="B1"/>
        <w:rPr>
          <w:kern w:val="2"/>
          <w:szCs w:val="24"/>
        </w:rPr>
      </w:pPr>
      <w:r>
        <w:rPr>
          <w:kern w:val="2"/>
          <w:szCs w:val="24"/>
        </w:rPr>
        <w:tab/>
        <w:t>CAPIF core function and resource owner should also do the mutual authentication. Detials on the authentication procedure is out of scope of 3GPP.</w:t>
      </w:r>
    </w:p>
    <w:p w14:paraId="05580B87" w14:textId="77777777" w:rsidR="00413CEB" w:rsidRPr="00AB4A32" w:rsidRDefault="00413CEB" w:rsidP="00CF7A4B">
      <w:pPr>
        <w:pStyle w:val="B1"/>
        <w:rPr>
          <w:kern w:val="2"/>
          <w:szCs w:val="24"/>
        </w:rPr>
      </w:pPr>
      <w:r>
        <w:rPr>
          <w:kern w:val="2"/>
          <w:szCs w:val="24"/>
        </w:rPr>
        <w:t xml:space="preserve">4. </w:t>
      </w:r>
      <w:r w:rsidRPr="00AB4A32">
        <w:rPr>
          <w:kern w:val="2"/>
          <w:szCs w:val="24"/>
        </w:rPr>
        <w:t>The resource owner may timely and</w:t>
      </w:r>
      <w:r w:rsidRPr="00AB4A32">
        <w:t xml:space="preserve"> </w:t>
      </w:r>
      <w:r w:rsidRPr="00AB4A32">
        <w:rPr>
          <w:kern w:val="2"/>
          <w:szCs w:val="24"/>
        </w:rPr>
        <w:t>synchronously grants the authorization request for the resource</w:t>
      </w:r>
      <w:r>
        <w:rPr>
          <w:kern w:val="2"/>
          <w:szCs w:val="24"/>
        </w:rPr>
        <w:t xml:space="preserve"> via the UE</w:t>
      </w:r>
      <w:r w:rsidRPr="00AB4A32">
        <w:rPr>
          <w:kern w:val="2"/>
          <w:szCs w:val="24"/>
        </w:rPr>
        <w:t xml:space="preserve">. And the </w:t>
      </w:r>
      <w:r>
        <w:rPr>
          <w:kern w:val="2"/>
          <w:szCs w:val="24"/>
        </w:rPr>
        <w:t>UE controlled by the</w:t>
      </w:r>
      <w:r w:rsidRPr="00AB4A32">
        <w:rPr>
          <w:kern w:val="2"/>
          <w:szCs w:val="24"/>
        </w:rPr>
        <w:t xml:space="preserve"> resource owner sends the authorization request and grant information to the CAPIF core function/authorization function to request the authorization code.</w:t>
      </w:r>
    </w:p>
    <w:p w14:paraId="1DBEFF0E" w14:textId="7CEAAED9" w:rsidR="00413CEB" w:rsidRPr="00AB4A32" w:rsidRDefault="00413CEB" w:rsidP="00CF7A4B">
      <w:pPr>
        <w:pStyle w:val="B1"/>
        <w:rPr>
          <w:kern w:val="2"/>
          <w:szCs w:val="24"/>
        </w:rPr>
      </w:pPr>
      <w:r>
        <w:rPr>
          <w:kern w:val="2"/>
          <w:szCs w:val="24"/>
        </w:rPr>
        <w:tab/>
      </w:r>
      <w:r w:rsidRPr="00AB4A32">
        <w:rPr>
          <w:kern w:val="2"/>
          <w:szCs w:val="24"/>
        </w:rPr>
        <w:t>The resource owner may asynchronously grant the authorization request for the resource based on the local pre-generated profile. And the resource owner sends the authorization request and grant information to the CAPIF core function/authorization function to request the authorization code.</w:t>
      </w:r>
    </w:p>
    <w:p w14:paraId="434B7ABA" w14:textId="7C1573EF" w:rsidR="00413CEB" w:rsidRDefault="00413CEB" w:rsidP="00CF7A4B">
      <w:pPr>
        <w:pStyle w:val="B1"/>
        <w:rPr>
          <w:kern w:val="2"/>
          <w:szCs w:val="24"/>
        </w:rPr>
      </w:pPr>
      <w:r>
        <w:rPr>
          <w:kern w:val="2"/>
          <w:szCs w:val="24"/>
        </w:rPr>
        <w:tab/>
      </w:r>
      <w:r w:rsidRPr="00AB4A32">
        <w:rPr>
          <w:kern w:val="2"/>
          <w:szCs w:val="24"/>
        </w:rPr>
        <w:t xml:space="preserve">If the resource owner previously sends the pre-generated profile to the CAPIF core function/authorization function, the resource owner sends the authorization request to the CAPIF core function/authorization function to request the authorization code. CAPIF core function/authorization function can authorize the authorization request for the resource based on the pre-generated profile.  </w:t>
      </w:r>
    </w:p>
    <w:p w14:paraId="41B005B7" w14:textId="487415D6" w:rsidR="00413CEB" w:rsidRPr="00AB4A32" w:rsidRDefault="00413CEB" w:rsidP="00CF7A4B">
      <w:pPr>
        <w:pStyle w:val="B1"/>
        <w:rPr>
          <w:kern w:val="2"/>
          <w:szCs w:val="24"/>
        </w:rPr>
      </w:pPr>
      <w:r>
        <w:rPr>
          <w:kern w:val="2"/>
          <w:szCs w:val="24"/>
        </w:rPr>
        <w:tab/>
        <w:t>The authorization request in step 3 is identical to the one sent by the API invoker.</w:t>
      </w:r>
    </w:p>
    <w:p w14:paraId="18D816A6" w14:textId="5CC261E9" w:rsidR="00413CEB" w:rsidRPr="00AB4A32" w:rsidRDefault="00413CEB" w:rsidP="00CF7A4B">
      <w:pPr>
        <w:pStyle w:val="B1"/>
        <w:rPr>
          <w:kern w:val="2"/>
          <w:szCs w:val="24"/>
        </w:rPr>
      </w:pPr>
      <w:r>
        <w:rPr>
          <w:kern w:val="2"/>
          <w:szCs w:val="24"/>
        </w:rPr>
        <w:tab/>
      </w:r>
      <w:r w:rsidRPr="00AB4A32">
        <w:rPr>
          <w:kern w:val="2"/>
          <w:szCs w:val="24"/>
        </w:rPr>
        <w:t xml:space="preserve">If the API invoker has obtained the authorization of service API and service operation, the CAPIF core function/authorization function generates the authorization code for the API invoker when API invoker is authorized to request the resource. </w:t>
      </w:r>
    </w:p>
    <w:p w14:paraId="34E997A0" w14:textId="2FD7FA6E" w:rsidR="00413CEB" w:rsidRPr="00AB4A32" w:rsidRDefault="00413CEB" w:rsidP="00CF7A4B">
      <w:pPr>
        <w:pStyle w:val="B1"/>
        <w:rPr>
          <w:kern w:val="2"/>
          <w:szCs w:val="24"/>
        </w:rPr>
      </w:pPr>
      <w:r>
        <w:rPr>
          <w:kern w:val="2"/>
          <w:szCs w:val="24"/>
        </w:rPr>
        <w:tab/>
      </w:r>
      <w:r w:rsidRPr="00AB4A32">
        <w:rPr>
          <w:kern w:val="2"/>
          <w:szCs w:val="24"/>
        </w:rPr>
        <w:t xml:space="preserve">If the API invoker has not obtained the authorization of service API and service operation, the CAPIF core function/authorization function should check if API invoker is authorized to invoke the service API and service operation based on pre-configured policies. If the API invoker is authorized to invoke the service API, service operation, and the resource, the CAPIF core function/authorization function generates authorization code for the API. </w:t>
      </w:r>
    </w:p>
    <w:p w14:paraId="006AAD3F" w14:textId="77777777" w:rsidR="00413CEB" w:rsidRPr="00AB4A32" w:rsidRDefault="00413CEB" w:rsidP="00CF7A4B">
      <w:pPr>
        <w:pStyle w:val="B1"/>
        <w:rPr>
          <w:kern w:val="2"/>
          <w:szCs w:val="24"/>
        </w:rPr>
      </w:pPr>
      <w:r>
        <w:rPr>
          <w:kern w:val="2"/>
          <w:szCs w:val="24"/>
        </w:rPr>
        <w:t xml:space="preserve">5. </w:t>
      </w:r>
      <w:r w:rsidRPr="00AB4A32">
        <w:rPr>
          <w:kern w:val="2"/>
          <w:szCs w:val="24"/>
        </w:rPr>
        <w:t xml:space="preserve">CAPIF core function/authorization server sends the authorization code to the </w:t>
      </w:r>
      <w:r>
        <w:rPr>
          <w:kern w:val="2"/>
          <w:szCs w:val="24"/>
        </w:rPr>
        <w:t xml:space="preserve">UE controlled by the </w:t>
      </w:r>
      <w:r w:rsidRPr="00AB4A32">
        <w:rPr>
          <w:kern w:val="2"/>
          <w:szCs w:val="24"/>
        </w:rPr>
        <w:t>resource owner.</w:t>
      </w:r>
    </w:p>
    <w:p w14:paraId="1784EE61" w14:textId="77777777" w:rsidR="00413CEB" w:rsidRPr="00AB4A32" w:rsidRDefault="00413CEB" w:rsidP="00CF7A4B">
      <w:pPr>
        <w:pStyle w:val="B1"/>
        <w:rPr>
          <w:kern w:val="2"/>
          <w:szCs w:val="24"/>
        </w:rPr>
      </w:pPr>
      <w:r>
        <w:rPr>
          <w:kern w:val="2"/>
          <w:szCs w:val="24"/>
        </w:rPr>
        <w:t xml:space="preserve">6. </w:t>
      </w:r>
      <w:r w:rsidRPr="00AB4A32">
        <w:rPr>
          <w:kern w:val="2"/>
          <w:szCs w:val="24"/>
        </w:rPr>
        <w:t xml:space="preserve">The </w:t>
      </w:r>
      <w:r>
        <w:rPr>
          <w:kern w:val="2"/>
          <w:szCs w:val="24"/>
        </w:rPr>
        <w:t xml:space="preserve">UE controlled by the </w:t>
      </w:r>
      <w:r w:rsidRPr="00AB4A32">
        <w:rPr>
          <w:kern w:val="2"/>
          <w:szCs w:val="24"/>
        </w:rPr>
        <w:t>resource owner sends the authorization code to the API invoker.</w:t>
      </w:r>
    </w:p>
    <w:p w14:paraId="61B9C452" w14:textId="77777777" w:rsidR="00413CEB" w:rsidRPr="00AB07DC" w:rsidRDefault="00413CEB" w:rsidP="00CF7A4B">
      <w:pPr>
        <w:pStyle w:val="B1"/>
        <w:rPr>
          <w:kern w:val="2"/>
          <w:szCs w:val="24"/>
        </w:rPr>
      </w:pPr>
      <w:r>
        <w:rPr>
          <w:kern w:val="2"/>
          <w:szCs w:val="24"/>
        </w:rPr>
        <w:t xml:space="preserve">7. </w:t>
      </w:r>
      <w:r w:rsidRPr="00AB07DC">
        <w:rPr>
          <w:kern w:val="2"/>
          <w:szCs w:val="24"/>
        </w:rPr>
        <w:t>CAPIF core function/authorization function and API invoker should do the mutual authentication.</w:t>
      </w:r>
    </w:p>
    <w:p w14:paraId="2EAD7543" w14:textId="41928180" w:rsidR="00413CEB" w:rsidRDefault="00413CEB" w:rsidP="00CF7A4B">
      <w:pPr>
        <w:pStyle w:val="B1"/>
        <w:rPr>
          <w:kern w:val="2"/>
          <w:szCs w:val="24"/>
        </w:rPr>
      </w:pPr>
      <w:r w:rsidRPr="00AB4A32">
        <w:rPr>
          <w:kern w:val="2"/>
          <w:szCs w:val="24"/>
        </w:rPr>
        <w:t xml:space="preserve"> </w:t>
      </w:r>
      <w:r>
        <w:rPr>
          <w:kern w:val="2"/>
          <w:szCs w:val="24"/>
        </w:rPr>
        <w:tab/>
      </w:r>
      <w:r w:rsidRPr="00AB4A32">
        <w:rPr>
          <w:kern w:val="2"/>
          <w:szCs w:val="24"/>
        </w:rPr>
        <w:t xml:space="preserve">For the case of CAPIF core function, API invoker can authenticate CAPIF core function via certificate. Then CAPIF core function can authenticate API invoker using GBA-based authentication mechanism, AKMA-based authentication mechanism or certificate-based authentication mechanism. And CAPIF core function may generate certificate and OAuth 2.0 token for the API invoker after the authentication. </w:t>
      </w:r>
    </w:p>
    <w:p w14:paraId="4F786A0C" w14:textId="4B84E3E2" w:rsidR="00413CEB" w:rsidRDefault="00413CEB" w:rsidP="00CF7A4B">
      <w:pPr>
        <w:pStyle w:val="B1"/>
        <w:rPr>
          <w:kern w:val="2"/>
          <w:szCs w:val="24"/>
        </w:rPr>
      </w:pPr>
      <w:r>
        <w:rPr>
          <w:kern w:val="2"/>
          <w:szCs w:val="24"/>
        </w:rPr>
        <w:tab/>
      </w:r>
      <w:r w:rsidRPr="00AB4A32">
        <w:rPr>
          <w:kern w:val="2"/>
          <w:szCs w:val="24"/>
        </w:rPr>
        <w:t xml:space="preserve">For the case of authorization function, API invoker can authenticate authorization function via certificate. Then authorization function can authenticate API invoker using </w:t>
      </w:r>
      <w:r w:rsidRPr="00AB4A32">
        <w:t xml:space="preserve">TLS-PSK, </w:t>
      </w:r>
      <w:r w:rsidRPr="00AB4A32">
        <w:rPr>
          <w:kern w:val="2"/>
          <w:szCs w:val="24"/>
        </w:rPr>
        <w:t xml:space="preserve">GBA-based authentication mechanism, AKMA-based authentication mechanism or certificate-based authentication mechanism, in which the certificate can be assigned by the CAPIF core function. </w:t>
      </w:r>
    </w:p>
    <w:p w14:paraId="59893EFA" w14:textId="54093E81" w:rsidR="00413CEB" w:rsidRPr="00AB4A32" w:rsidRDefault="00413CEB" w:rsidP="00CF7A4B">
      <w:pPr>
        <w:pStyle w:val="B1"/>
        <w:rPr>
          <w:kern w:val="2"/>
          <w:szCs w:val="24"/>
        </w:rPr>
      </w:pPr>
      <w:r>
        <w:rPr>
          <w:kern w:val="2"/>
          <w:szCs w:val="24"/>
        </w:rPr>
        <w:tab/>
      </w:r>
      <w:r w:rsidRPr="00AB4A32">
        <w:rPr>
          <w:kern w:val="2"/>
          <w:szCs w:val="24"/>
        </w:rPr>
        <w:t>A secure connection between API invoker and CAPIF core function/authorization function is established after the mutual authentication. The secure connection can be established via TLS.</w:t>
      </w:r>
    </w:p>
    <w:p w14:paraId="0141D6E3" w14:textId="77777777" w:rsidR="00413CEB" w:rsidRPr="00AB4A32" w:rsidRDefault="00413CEB" w:rsidP="00CF7A4B">
      <w:pPr>
        <w:pStyle w:val="B1"/>
        <w:rPr>
          <w:kern w:val="2"/>
          <w:szCs w:val="24"/>
        </w:rPr>
      </w:pPr>
      <w:r>
        <w:rPr>
          <w:kern w:val="2"/>
          <w:szCs w:val="24"/>
        </w:rPr>
        <w:t xml:space="preserve">8. </w:t>
      </w:r>
      <w:r w:rsidRPr="00AB4A32">
        <w:rPr>
          <w:kern w:val="2"/>
          <w:szCs w:val="24"/>
        </w:rPr>
        <w:t>The API invoker sends the authorization code to the CAPIF core function/authorization function.</w:t>
      </w:r>
    </w:p>
    <w:p w14:paraId="55DD82AD" w14:textId="77777777" w:rsidR="00413CEB" w:rsidRDefault="00413CEB" w:rsidP="00CF7A4B">
      <w:pPr>
        <w:pStyle w:val="B1"/>
        <w:rPr>
          <w:kern w:val="2"/>
          <w:szCs w:val="24"/>
        </w:rPr>
      </w:pPr>
      <w:r>
        <w:rPr>
          <w:kern w:val="2"/>
          <w:szCs w:val="24"/>
        </w:rPr>
        <w:t xml:space="preserve">9. </w:t>
      </w:r>
      <w:r w:rsidRPr="00AB4A32">
        <w:rPr>
          <w:kern w:val="2"/>
          <w:szCs w:val="24"/>
        </w:rPr>
        <w:t>The CAPIF core function/authorization function sends the refresh token</w:t>
      </w:r>
      <w:r w:rsidRPr="00AB4A32">
        <w:rPr>
          <w:rFonts w:hint="eastAsia"/>
          <w:kern w:val="2"/>
          <w:szCs w:val="24"/>
        </w:rPr>
        <w:t>/</w:t>
      </w:r>
      <w:r w:rsidRPr="00AB4A32">
        <w:rPr>
          <w:kern w:val="2"/>
          <w:szCs w:val="24"/>
        </w:rPr>
        <w:t xml:space="preserve">access token to the API invoker. The API invoker can send the refresh token to CAPIF core function/authorization function to obtain access token. </w:t>
      </w:r>
    </w:p>
    <w:p w14:paraId="2DEB1A3D" w14:textId="36881E0B" w:rsidR="00413CEB" w:rsidRPr="00AB4A32" w:rsidRDefault="00413CEB" w:rsidP="00CF7A4B">
      <w:pPr>
        <w:pStyle w:val="B1"/>
        <w:rPr>
          <w:kern w:val="2"/>
          <w:szCs w:val="24"/>
        </w:rPr>
      </w:pPr>
      <w:r>
        <w:rPr>
          <w:kern w:val="2"/>
          <w:szCs w:val="24"/>
        </w:rPr>
        <w:tab/>
      </w:r>
      <w:r w:rsidRPr="00AB4A32">
        <w:rPr>
          <w:kern w:val="2"/>
          <w:szCs w:val="24"/>
        </w:rPr>
        <w:t xml:space="preserve">The access token includes CAPIF core function identity (e.g., NF instance ID, NF ID), authorization function identity (e.g., NF instance ID, NF ID), AEF identity (e.g., NF instance ID, NF ID), service API identifier (optional), service identifier(optional), API invoker identity (e.g., GPSI, </w:t>
      </w:r>
      <w:r w:rsidRPr="00AB4A32">
        <w:rPr>
          <w:rFonts w:hint="eastAsia"/>
          <w:kern w:val="2"/>
          <w:szCs w:val="24"/>
        </w:rPr>
        <w:t>IMSI</w:t>
      </w:r>
      <w:r w:rsidRPr="00AB4A32">
        <w:rPr>
          <w:kern w:val="2"/>
          <w:szCs w:val="24"/>
        </w:rPr>
        <w:t xml:space="preserve">, application layer ID), resource owner identity (e.g., GPSI, </w:t>
      </w:r>
      <w:r w:rsidRPr="00AB4A32">
        <w:rPr>
          <w:rFonts w:hint="eastAsia"/>
          <w:kern w:val="2"/>
          <w:szCs w:val="24"/>
        </w:rPr>
        <w:t>IMSI</w:t>
      </w:r>
      <w:r w:rsidRPr="00AB4A32">
        <w:rPr>
          <w:kern w:val="2"/>
          <w:szCs w:val="24"/>
        </w:rPr>
        <w:t xml:space="preserve">), user resource identifier (e.g., location), expire time. </w:t>
      </w:r>
    </w:p>
    <w:p w14:paraId="2F5A70F9" w14:textId="77777777" w:rsidR="00413CEB" w:rsidRDefault="00413CEB" w:rsidP="00CF7A4B">
      <w:pPr>
        <w:pStyle w:val="B1"/>
        <w:rPr>
          <w:kern w:val="2"/>
          <w:szCs w:val="24"/>
        </w:rPr>
      </w:pPr>
      <w:r>
        <w:rPr>
          <w:kern w:val="2"/>
          <w:szCs w:val="24"/>
        </w:rPr>
        <w:t>10. API Exposing function</w:t>
      </w:r>
      <w:r w:rsidRPr="00AB4A32">
        <w:rPr>
          <w:kern w:val="2"/>
          <w:szCs w:val="24"/>
        </w:rPr>
        <w:t xml:space="preserve"> (AEF) and </w:t>
      </w:r>
      <w:r w:rsidRPr="00AB4A32">
        <w:rPr>
          <w:rFonts w:hint="eastAsia"/>
          <w:kern w:val="2"/>
          <w:szCs w:val="24"/>
        </w:rPr>
        <w:t>API</w:t>
      </w:r>
      <w:r w:rsidRPr="00AB4A32">
        <w:rPr>
          <w:kern w:val="2"/>
          <w:szCs w:val="24"/>
        </w:rPr>
        <w:t xml:space="preserve"> invoker should do the mutual authentication. </w:t>
      </w:r>
    </w:p>
    <w:p w14:paraId="3BACDFFE" w14:textId="702C6C3C" w:rsidR="00413CEB" w:rsidRDefault="00413CEB" w:rsidP="00CF7A4B">
      <w:pPr>
        <w:pStyle w:val="B1"/>
        <w:rPr>
          <w:kern w:val="2"/>
          <w:szCs w:val="24"/>
        </w:rPr>
      </w:pPr>
      <w:r>
        <w:rPr>
          <w:rFonts w:hint="eastAsia"/>
          <w:kern w:val="2"/>
          <w:szCs w:val="24"/>
        </w:rPr>
        <w:tab/>
      </w:r>
      <w:r w:rsidRPr="00AB4A32">
        <w:rPr>
          <w:rFonts w:hint="eastAsia"/>
          <w:kern w:val="2"/>
          <w:szCs w:val="24"/>
        </w:rPr>
        <w:t>API</w:t>
      </w:r>
      <w:r w:rsidRPr="00AB4A32">
        <w:rPr>
          <w:kern w:val="2"/>
          <w:szCs w:val="24"/>
        </w:rPr>
        <w:t xml:space="preserve"> invoker and </w:t>
      </w:r>
      <w:r>
        <w:rPr>
          <w:kern w:val="2"/>
          <w:szCs w:val="24"/>
        </w:rPr>
        <w:t>API Exposing function</w:t>
      </w:r>
      <w:r w:rsidRPr="00AB4A32">
        <w:rPr>
          <w:kern w:val="2"/>
          <w:szCs w:val="24"/>
        </w:rPr>
        <w:t xml:space="preserve"> can do mutual authentication based on </w:t>
      </w:r>
      <w:r w:rsidRPr="00AB4A32">
        <w:t>TLS-PSK, OAuth token</w:t>
      </w:r>
      <w:r w:rsidRPr="00AB4A32">
        <w:rPr>
          <w:kern w:val="2"/>
          <w:szCs w:val="24"/>
        </w:rPr>
        <w:t xml:space="preserve">, GBA-based authentication mechanism, AKMA-based authentication mechanism, or certificate-based authentication mechanism. </w:t>
      </w:r>
    </w:p>
    <w:p w14:paraId="7219DD73" w14:textId="16E6E8FB" w:rsidR="00413CEB" w:rsidRPr="00AB4A32" w:rsidRDefault="00413CEB" w:rsidP="00CF7A4B">
      <w:pPr>
        <w:pStyle w:val="B1"/>
        <w:rPr>
          <w:kern w:val="2"/>
          <w:szCs w:val="24"/>
        </w:rPr>
      </w:pPr>
      <w:r>
        <w:rPr>
          <w:kern w:val="2"/>
          <w:szCs w:val="24"/>
        </w:rPr>
        <w:lastRenderedPageBreak/>
        <w:tab/>
      </w:r>
      <w:r w:rsidRPr="00AB4A32">
        <w:rPr>
          <w:kern w:val="2"/>
          <w:szCs w:val="24"/>
        </w:rPr>
        <w:t xml:space="preserve">A secure connection between </w:t>
      </w:r>
      <w:r w:rsidRPr="00AB4A32">
        <w:rPr>
          <w:rFonts w:hint="eastAsia"/>
          <w:kern w:val="2"/>
          <w:szCs w:val="24"/>
        </w:rPr>
        <w:t>API</w:t>
      </w:r>
      <w:r w:rsidRPr="00AB4A32">
        <w:rPr>
          <w:kern w:val="2"/>
          <w:szCs w:val="24"/>
        </w:rPr>
        <w:t xml:space="preserve"> invoker and </w:t>
      </w:r>
      <w:r>
        <w:rPr>
          <w:kern w:val="2"/>
          <w:szCs w:val="24"/>
        </w:rPr>
        <w:t>API Exposing function</w:t>
      </w:r>
      <w:r w:rsidRPr="00AB4A32">
        <w:rPr>
          <w:kern w:val="2"/>
          <w:szCs w:val="24"/>
        </w:rPr>
        <w:t xml:space="preserve"> is established after the mutual authentication. The secure connection can be established via TLS. </w:t>
      </w:r>
    </w:p>
    <w:p w14:paraId="65517E3C" w14:textId="77777777" w:rsidR="00413CEB" w:rsidRPr="00AB4A32" w:rsidRDefault="00413CEB" w:rsidP="00CF7A4B">
      <w:pPr>
        <w:pStyle w:val="B1"/>
        <w:rPr>
          <w:kern w:val="2"/>
          <w:szCs w:val="24"/>
        </w:rPr>
      </w:pPr>
      <w:r>
        <w:rPr>
          <w:kern w:val="2"/>
          <w:szCs w:val="24"/>
        </w:rPr>
        <w:t xml:space="preserve"> 11. </w:t>
      </w:r>
      <w:r w:rsidRPr="00AB4A32">
        <w:rPr>
          <w:kern w:val="2"/>
          <w:szCs w:val="24"/>
        </w:rPr>
        <w:t xml:space="preserve">The API invoker sends service API invocation request to the AEF. The request includes the API invoker identity, the resource owner identity, the service API that needs to be invoked, the user resource identifier that the API invoker needs to access, and the access token. </w:t>
      </w:r>
    </w:p>
    <w:p w14:paraId="0264AE93" w14:textId="77777777" w:rsidR="00413CEB" w:rsidRPr="00AB4A32" w:rsidRDefault="00413CEB" w:rsidP="00CF7A4B">
      <w:pPr>
        <w:pStyle w:val="B1"/>
        <w:rPr>
          <w:kern w:val="2"/>
          <w:szCs w:val="24"/>
        </w:rPr>
      </w:pPr>
      <w:r>
        <w:rPr>
          <w:kern w:val="2"/>
          <w:szCs w:val="24"/>
        </w:rPr>
        <w:t xml:space="preserve">12. </w:t>
      </w:r>
      <w:r w:rsidRPr="00AB4A32">
        <w:rPr>
          <w:kern w:val="2"/>
          <w:szCs w:val="24"/>
        </w:rPr>
        <w:t>The AEF authorize the request based on the token.</w:t>
      </w:r>
    </w:p>
    <w:p w14:paraId="6B89EAA8" w14:textId="77777777" w:rsidR="00413CEB" w:rsidRPr="00B411E3" w:rsidRDefault="00413CEB" w:rsidP="00CF7A4B">
      <w:pPr>
        <w:pStyle w:val="B1"/>
        <w:rPr>
          <w:rFonts w:ascii="SimSun"/>
          <w:sz w:val="24"/>
        </w:rPr>
      </w:pPr>
      <w:r>
        <w:rPr>
          <w:kern w:val="2"/>
          <w:szCs w:val="24"/>
        </w:rPr>
        <w:t xml:space="preserve">13. </w:t>
      </w:r>
      <w:r w:rsidRPr="00AB4A32">
        <w:rPr>
          <w:kern w:val="2"/>
          <w:szCs w:val="24"/>
        </w:rPr>
        <w:t>The AEF sends response to the API invoker.</w:t>
      </w:r>
    </w:p>
    <w:p w14:paraId="24FC2426" w14:textId="77777777" w:rsidR="00413CEB" w:rsidRPr="00B52490" w:rsidRDefault="00413CEB" w:rsidP="00413CEB">
      <w:pPr>
        <w:pStyle w:val="EditorsNote"/>
        <w:rPr>
          <w:lang w:val="en-US" w:eastAsia="zh-CN"/>
        </w:rPr>
      </w:pPr>
      <w:r w:rsidRPr="00B52490">
        <w:rPr>
          <w:lang w:val="en-US" w:eastAsia="zh-CN"/>
        </w:rPr>
        <w:t>Editor's Note: Reference to the existing procedure for step 1, 2, and 6 are ffs</w:t>
      </w:r>
      <w:r>
        <w:rPr>
          <w:lang w:val="en-US" w:eastAsia="zh-CN"/>
        </w:rPr>
        <w:t>.</w:t>
      </w:r>
    </w:p>
    <w:p w14:paraId="78038C9C" w14:textId="7901BABE" w:rsidR="00413CEB" w:rsidRDefault="00413CEB" w:rsidP="00413CEB">
      <w:pPr>
        <w:pStyle w:val="berschrift3"/>
      </w:pPr>
      <w:bookmarkStart w:id="233" w:name="_Toc107961155"/>
      <w:bookmarkStart w:id="234" w:name="_Toc125316707"/>
      <w:bookmarkStart w:id="235" w:name="_Toc125363501"/>
      <w:r w:rsidRPr="0092145B">
        <w:t>6.</w:t>
      </w:r>
      <w:r>
        <w:t>9.3</w:t>
      </w:r>
      <w:r>
        <w:tab/>
        <w:t>Evaluation</w:t>
      </w:r>
      <w:bookmarkEnd w:id="233"/>
      <w:bookmarkEnd w:id="234"/>
      <w:bookmarkEnd w:id="235"/>
    </w:p>
    <w:p w14:paraId="3B362F76" w14:textId="77777777" w:rsidR="00413CEB" w:rsidRPr="0092145B" w:rsidRDefault="00413CEB" w:rsidP="00413CEB">
      <w:r>
        <w:t>TBD</w:t>
      </w:r>
    </w:p>
    <w:p w14:paraId="60663DFB" w14:textId="5D51A1B5" w:rsidR="00413CEB" w:rsidRDefault="00413CEB" w:rsidP="00413CEB">
      <w:pPr>
        <w:pStyle w:val="berschrift2"/>
        <w:rPr>
          <w:rFonts w:cs="Arial"/>
          <w:sz w:val="28"/>
          <w:szCs w:val="28"/>
        </w:rPr>
      </w:pPr>
      <w:bookmarkStart w:id="236" w:name="_Toc125316708"/>
      <w:bookmarkStart w:id="237" w:name="_Toc125363502"/>
      <w:r w:rsidRPr="0092145B">
        <w:t>6.</w:t>
      </w:r>
      <w:r w:rsidR="008E485F">
        <w:t>10</w:t>
      </w:r>
      <w:r>
        <w:tab/>
        <w:t>Solution #</w:t>
      </w:r>
      <w:r w:rsidR="008E485F">
        <w:t>10</w:t>
      </w:r>
      <w:r>
        <w:t xml:space="preserve">: </w:t>
      </w:r>
      <w:r w:rsidRPr="00D44397">
        <w:t>UE credential based API invocation procedure</w:t>
      </w:r>
      <w:bookmarkEnd w:id="236"/>
      <w:bookmarkEnd w:id="237"/>
    </w:p>
    <w:p w14:paraId="4D64B7B3" w14:textId="1918E300" w:rsidR="00413CEB" w:rsidRDefault="00413CEB" w:rsidP="00413CEB">
      <w:pPr>
        <w:pStyle w:val="berschrift3"/>
      </w:pPr>
      <w:bookmarkStart w:id="238" w:name="_Toc125316709"/>
      <w:bookmarkStart w:id="239" w:name="_Toc125363503"/>
      <w:r w:rsidRPr="0092145B">
        <w:t>6.</w:t>
      </w:r>
      <w:r w:rsidR="008E485F">
        <w:t>10</w:t>
      </w:r>
      <w:r>
        <w:t>.1</w:t>
      </w:r>
      <w:r>
        <w:tab/>
        <w:t>Introduction</w:t>
      </w:r>
      <w:bookmarkEnd w:id="238"/>
      <w:bookmarkEnd w:id="239"/>
      <w:r>
        <w:t xml:space="preserve"> </w:t>
      </w:r>
    </w:p>
    <w:p w14:paraId="2BE82EFC" w14:textId="77777777" w:rsidR="00413CEB" w:rsidRDefault="00413CEB" w:rsidP="00413CEB">
      <w:r w:rsidRPr="00940B16">
        <w:t>This</w:t>
      </w:r>
      <w:r>
        <w:t xml:space="preserve"> solution </w:t>
      </w:r>
      <w:r w:rsidRPr="00940B16">
        <w:t>addresses</w:t>
      </w:r>
      <w:r>
        <w:t xml:space="preserve"> the key issue #2 in terms of </w:t>
      </w:r>
      <w:r w:rsidRPr="007B5D9D">
        <w:rPr>
          <w:lang w:eastAsia="zh-CN"/>
        </w:rPr>
        <w:t xml:space="preserve">API invoker UE </w:t>
      </w:r>
      <w:r>
        <w:rPr>
          <w:lang w:eastAsia="zh-CN"/>
        </w:rPr>
        <w:t>authorization</w:t>
      </w:r>
      <w:r>
        <w:t>.</w:t>
      </w:r>
    </w:p>
    <w:p w14:paraId="055F550A" w14:textId="77777777" w:rsidR="00413CEB" w:rsidRDefault="00413CEB" w:rsidP="00413CEB">
      <w:pPr>
        <w:rPr>
          <w:iCs/>
          <w:kern w:val="2"/>
          <w:sz w:val="21"/>
          <w:szCs w:val="24"/>
          <w:lang w:val="en-US" w:eastAsia="zh-CN"/>
        </w:rPr>
      </w:pPr>
      <w:r>
        <w:rPr>
          <w:iCs/>
          <w:kern w:val="2"/>
          <w:sz w:val="21"/>
          <w:szCs w:val="24"/>
          <w:lang w:val="en-US" w:eastAsia="zh-CN"/>
        </w:rPr>
        <w:t>In this solution, CAPIF core function/authorization function can authorize API invoker UE to access resources based on the verified UE identity in step 1.</w:t>
      </w:r>
    </w:p>
    <w:p w14:paraId="354E0BCB" w14:textId="77777777" w:rsidR="00413CEB" w:rsidRDefault="00413CEB" w:rsidP="00413CEB">
      <w:pPr>
        <w:rPr>
          <w:iCs/>
          <w:kern w:val="2"/>
          <w:sz w:val="21"/>
          <w:szCs w:val="24"/>
          <w:lang w:val="en-US" w:eastAsia="zh-CN"/>
        </w:rPr>
      </w:pPr>
      <w:r>
        <w:rPr>
          <w:iCs/>
          <w:kern w:val="2"/>
          <w:sz w:val="21"/>
          <w:szCs w:val="24"/>
          <w:lang w:val="en-US" w:eastAsia="zh-CN"/>
        </w:rPr>
        <w:t>The API invoker UE credential can be certificate or secrets shared among API invoker UE and CAPIF core function/authorization function.</w:t>
      </w:r>
    </w:p>
    <w:p w14:paraId="0E273634" w14:textId="77777777" w:rsidR="00413CEB" w:rsidRDefault="00413CEB" w:rsidP="00413CEB">
      <w:pPr>
        <w:rPr>
          <w:iCs/>
          <w:kern w:val="2"/>
          <w:sz w:val="21"/>
          <w:szCs w:val="24"/>
          <w:lang w:val="en-US" w:eastAsia="zh-CN"/>
        </w:rPr>
      </w:pPr>
      <w:r>
        <w:rPr>
          <w:iCs/>
          <w:kern w:val="2"/>
          <w:sz w:val="21"/>
          <w:szCs w:val="24"/>
          <w:lang w:val="en-US" w:eastAsia="zh-CN"/>
        </w:rPr>
        <w:t>The shared secrets among UE and CAPIF core function can be shared keys related to AKMA and GBA methods.</w:t>
      </w:r>
    </w:p>
    <w:p w14:paraId="115718FF" w14:textId="77777777" w:rsidR="00413CEB" w:rsidRDefault="00413CEB" w:rsidP="00413CEB">
      <w:pPr>
        <w:rPr>
          <w:iCs/>
          <w:kern w:val="2"/>
          <w:sz w:val="21"/>
          <w:szCs w:val="24"/>
          <w:lang w:val="en-US" w:eastAsia="zh-CN"/>
        </w:rPr>
      </w:pPr>
      <w:r>
        <w:rPr>
          <w:iCs/>
          <w:kern w:val="2"/>
          <w:sz w:val="21"/>
          <w:szCs w:val="24"/>
          <w:lang w:val="en-US" w:eastAsia="zh-CN"/>
        </w:rPr>
        <w:t>The shared secrets among UE and authorization can be shared keys related to AKMA method, GBA method, and CAPIF onboarding procedure.</w:t>
      </w:r>
    </w:p>
    <w:p w14:paraId="5566B9A4" w14:textId="77777777" w:rsidR="00413CEB" w:rsidRPr="00FB0FBC" w:rsidRDefault="00413CEB" w:rsidP="00413CEB">
      <w:pPr>
        <w:rPr>
          <w:lang w:val="en-US"/>
        </w:rPr>
      </w:pPr>
    </w:p>
    <w:p w14:paraId="60EC9B99" w14:textId="7A1A9F8E" w:rsidR="00413CEB" w:rsidRDefault="00413CEB" w:rsidP="00413CEB">
      <w:pPr>
        <w:pStyle w:val="berschrift3"/>
      </w:pPr>
      <w:bookmarkStart w:id="240" w:name="_Toc125316710"/>
      <w:bookmarkStart w:id="241" w:name="_Toc125363504"/>
      <w:r w:rsidRPr="0092145B">
        <w:t>6.</w:t>
      </w:r>
      <w:r w:rsidR="008E485F">
        <w:t>10</w:t>
      </w:r>
      <w:r>
        <w:t>.2</w:t>
      </w:r>
      <w:r>
        <w:tab/>
        <w:t>Solution details</w:t>
      </w:r>
      <w:bookmarkEnd w:id="240"/>
      <w:bookmarkEnd w:id="241"/>
    </w:p>
    <w:p w14:paraId="701A204F" w14:textId="77777777" w:rsidR="00413CEB" w:rsidRPr="00692231" w:rsidRDefault="00413CEB" w:rsidP="00413CEB">
      <w:pPr>
        <w:pStyle w:val="TF"/>
        <w:jc w:val="left"/>
        <w:rPr>
          <w:b w:val="0"/>
        </w:rPr>
      </w:pPr>
      <w:r w:rsidRPr="00692231">
        <w:rPr>
          <w:rFonts w:ascii="Times New Roman"/>
          <w:b w:val="0"/>
          <w:kern w:val="2"/>
          <w:sz w:val="21"/>
          <w:szCs w:val="24"/>
        </w:rPr>
        <w:t xml:space="preserve">It is assume that the API invoker is </w:t>
      </w:r>
      <w:r w:rsidRPr="00692231">
        <w:rPr>
          <w:rFonts w:ascii="Times New Roman" w:hint="eastAsia"/>
          <w:b w:val="0"/>
          <w:kern w:val="2"/>
          <w:sz w:val="21"/>
          <w:szCs w:val="24"/>
        </w:rPr>
        <w:t>an</w:t>
      </w:r>
      <w:r w:rsidRPr="00692231">
        <w:rPr>
          <w:rFonts w:ascii="Times New Roman"/>
          <w:b w:val="0"/>
          <w:kern w:val="2"/>
          <w:sz w:val="21"/>
          <w:szCs w:val="24"/>
        </w:rPr>
        <w:t xml:space="preserve"> UE in SNA scenarios.</w:t>
      </w:r>
    </w:p>
    <w:p w14:paraId="35566DD6" w14:textId="77777777" w:rsidR="00413CEB" w:rsidRDefault="00413CEB" w:rsidP="00413CEB">
      <w:pPr>
        <w:pStyle w:val="TF"/>
      </w:pPr>
    </w:p>
    <w:p w14:paraId="4FC07D63" w14:textId="77777777" w:rsidR="00413CEB" w:rsidRDefault="00413CEB" w:rsidP="00413CEB">
      <w:pPr>
        <w:pStyle w:val="TF"/>
      </w:pPr>
      <w:r w:rsidRPr="001216A7">
        <w:object w:dxaOrig="7756" w:dyaOrig="7201" w14:anchorId="771AF642">
          <v:shape id="_x0000_i1172" type="#_x0000_t75" style="width:332.4pt;height:307.1pt" o:ole="">
            <v:imagedata r:id="rId39" o:title=""/>
          </v:shape>
          <o:OLEObject Type="Embed" ProgID="Visio.Drawing.15" ShapeID="_x0000_i1172" DrawAspect="Content" ObjectID="_1736190026" r:id="rId40"/>
        </w:object>
      </w:r>
    </w:p>
    <w:p w14:paraId="26972638" w14:textId="70954837" w:rsidR="00413CEB" w:rsidRPr="001216A7" w:rsidRDefault="00413CEB" w:rsidP="00413CEB">
      <w:pPr>
        <w:pStyle w:val="TF"/>
      </w:pPr>
      <w:r w:rsidRPr="001216A7">
        <w:t xml:space="preserve">Figure </w:t>
      </w:r>
      <w:r w:rsidRPr="0092145B">
        <w:t>6.</w:t>
      </w:r>
      <w:r w:rsidR="008E485F">
        <w:t>10</w:t>
      </w:r>
      <w:r>
        <w:t>.2-</w:t>
      </w:r>
      <w:r w:rsidR="008E485F">
        <w:t>1</w:t>
      </w:r>
      <w:r w:rsidRPr="001216A7">
        <w:t xml:space="preserve">: </w:t>
      </w:r>
      <w:r>
        <w:rPr>
          <w:rFonts w:hint="eastAsia"/>
          <w:lang w:eastAsia="zh-CN"/>
        </w:rPr>
        <w:t>UE</w:t>
      </w:r>
      <w:r>
        <w:t xml:space="preserve"> </w:t>
      </w:r>
      <w:r>
        <w:rPr>
          <w:rFonts w:hint="eastAsia"/>
          <w:lang w:eastAsia="zh-CN"/>
        </w:rPr>
        <w:t>credential</w:t>
      </w:r>
      <w:r>
        <w:t xml:space="preserve"> based API invocation procedure.</w:t>
      </w:r>
    </w:p>
    <w:p w14:paraId="4719BF6F" w14:textId="77777777" w:rsidR="008E485F" w:rsidRDefault="008E485F" w:rsidP="008E485F">
      <w:pPr>
        <w:pStyle w:val="B1"/>
      </w:pPr>
      <w:r>
        <w:t>1.</w:t>
      </w:r>
      <w:r>
        <w:tab/>
        <w:t>The API invoker and authorization function/CAPIF core function do the mutual authentication.</w:t>
      </w:r>
    </w:p>
    <w:p w14:paraId="41D1D9D8" w14:textId="44BD7AA6" w:rsidR="008E485F" w:rsidRDefault="008E485F" w:rsidP="008E485F">
      <w:pPr>
        <w:pStyle w:val="B1"/>
      </w:pPr>
      <w:r>
        <w:tab/>
        <w:t xml:space="preserve">For the case of CAPIF core function, the API invoker can authenticate CAPIF core function via a certificate. Then the CAPIF core function can authenticate the API invoker using GBA-based authentication mechanism, AKMA-based authentication mechanism or certificate-based authentication mechanism. And the CAPIF core function may generate a certificate for the API invoker after the API invoker onboarding procedure. </w:t>
      </w:r>
    </w:p>
    <w:p w14:paraId="2A9F091D" w14:textId="4FCB7E8B" w:rsidR="008E485F" w:rsidRDefault="008E485F" w:rsidP="008E485F">
      <w:pPr>
        <w:pStyle w:val="B1"/>
      </w:pPr>
      <w:r>
        <w:tab/>
        <w:t>For the case of authorization function, the API invoker can authenticate the authorization function via a certificate. Authorization function can authenticate the API invoker UE based on its credential (e.g., KAF). In specific, the authorization function can authenticate API invoker using GBA-based authentication mechanism, AKMA-based authentication mechanism or certificate-based authentication mechanism, in which the certificate can be assigned by the CAPIF core function. API invoker and authorization function may do the mutual authentication based on methods that are defined in clause 6.5.2 of TS 33.122[5].</w:t>
      </w:r>
    </w:p>
    <w:p w14:paraId="322D689D" w14:textId="674B7AAA" w:rsidR="008E485F" w:rsidRDefault="008E485F" w:rsidP="008E485F">
      <w:pPr>
        <w:pStyle w:val="B1"/>
      </w:pPr>
      <w:r>
        <w:tab/>
        <w:t>A secure connection between the API invoker and authorization function/CAPIF core function is established after the mutual authentication. The secure connection can be established via TLS.</w:t>
      </w:r>
    </w:p>
    <w:p w14:paraId="13132907" w14:textId="77777777" w:rsidR="008E485F" w:rsidRDefault="008E485F" w:rsidP="008E485F">
      <w:pPr>
        <w:pStyle w:val="B1"/>
      </w:pPr>
      <w:r>
        <w:t xml:space="preserve">2. </w:t>
      </w:r>
      <w:r>
        <w:tab/>
        <w:t xml:space="preserve">The API invoker sends a token request to the CAPIF core function/authorization function. The request includes the identity (e.g., IMPI, GPSI) of the API invoker, the identity (e.g., IMPI, GPSI,) of the resourcw owner, the target resource (e.g., location of UE, QoS of the UE), and the target service API.    </w:t>
      </w:r>
    </w:p>
    <w:p w14:paraId="6119AAC9" w14:textId="29E49912" w:rsidR="008E485F" w:rsidRDefault="008E485F" w:rsidP="008E485F">
      <w:pPr>
        <w:pStyle w:val="B1"/>
      </w:pPr>
      <w:r>
        <w:t xml:space="preserve">3. </w:t>
      </w:r>
      <w:r>
        <w:tab/>
        <w:t xml:space="preserve">The CAPIF core function/authorization function sends the token to the API invoker if the verified identity of UE in step 1 is authorized to request the target resource of the resource owner. The authorization can be realized based on policies provided by the resource owner. The type of token can be refresh token or access token.To access the service API via the API exposing function, the API invoker UE needs to send the refresh token to the CAPIF core function/authorization function to obtain the access token when the CAPIF core function/authorization function sends the refresh token to the API invoker UE. The token shall include the CAPIF core function/authorization function FQDN (issuer), API invoker identity (subject), expected service API (Scope), target resource (Scope), identity of resource owner (Scope), API exposing function FQDN (audience), expiration time (expiration). Details on token, refresh token, and access token are given in RFC 6749 [4].4. The API invoker and API exposing function do the mutual authentication. The API invoker can authenticate the authorization function via certificate. Then the authorization function can authenticate the API invoker using GBA-based authentication mechanism, AKMA-based authentication mechanism or certificate-based </w:t>
      </w:r>
      <w:r>
        <w:lastRenderedPageBreak/>
        <w:t>authentication mechanism, in which the certificate can be assigned by the CAPIF core function. API invoker and API exposing function may do the mutual authentication based on methods that are defined in clause 6.5.2 of TS 33.122[5].</w:t>
      </w:r>
    </w:p>
    <w:p w14:paraId="30B9D888" w14:textId="54266114" w:rsidR="008E485F" w:rsidRDefault="008E485F" w:rsidP="008E485F">
      <w:pPr>
        <w:pStyle w:val="B1"/>
      </w:pPr>
      <w:r>
        <w:tab/>
        <w:t>A secure connection between API invoker and API exposing function is established after the mutual authentication. The secure connection can be established via TLS.</w:t>
      </w:r>
    </w:p>
    <w:p w14:paraId="64B4A861" w14:textId="77777777" w:rsidR="008E485F" w:rsidRDefault="008E485F" w:rsidP="008E485F">
      <w:pPr>
        <w:pStyle w:val="B1"/>
      </w:pPr>
      <w:r>
        <w:t xml:space="preserve">5. </w:t>
      </w:r>
      <w:r>
        <w:tab/>
        <w:t>The API invoker sends a service API request to the API exposing function along with the access token.</w:t>
      </w:r>
    </w:p>
    <w:p w14:paraId="01AC7C51" w14:textId="77777777" w:rsidR="008E485F" w:rsidRDefault="008E485F" w:rsidP="008E485F">
      <w:pPr>
        <w:pStyle w:val="B1"/>
      </w:pPr>
      <w:r>
        <w:t xml:space="preserve">6. </w:t>
      </w:r>
      <w:r>
        <w:tab/>
        <w:t xml:space="preserve">The API exposing function needs to reject the request when the API invoker sends the service API invocation request without the token. The API exposing function authorizes the request based on the token. The API exposing function can verify the integrity of the token using the public key of the CAPIF core function. The API exposing function can terminate the procedure if the token is modified. Otherwise, the API exposure can check the service API invocation request against the token. The API exposing function should reject the service API request if the request cannot fulfill the requirements of the token. The procedure goes to step 7 if the request fulfills the requirements of the token. </w:t>
      </w:r>
    </w:p>
    <w:p w14:paraId="2A425D15" w14:textId="5129D231" w:rsidR="008E485F" w:rsidRDefault="008E485F" w:rsidP="00CF7A4B">
      <w:pPr>
        <w:pStyle w:val="B1"/>
      </w:pPr>
      <w:r>
        <w:t xml:space="preserve">7. </w:t>
      </w:r>
      <w:r>
        <w:tab/>
        <w:t>The API exposing function sends the service API invocation response to the API invoker.</w:t>
      </w:r>
    </w:p>
    <w:p w14:paraId="464AEAEA" w14:textId="699C3FA4" w:rsidR="00413CEB" w:rsidRDefault="00413CEB" w:rsidP="00413CEB">
      <w:pPr>
        <w:pStyle w:val="berschrift3"/>
      </w:pPr>
      <w:bookmarkStart w:id="242" w:name="_Toc125316711"/>
      <w:bookmarkStart w:id="243" w:name="_Toc125363505"/>
      <w:r w:rsidRPr="0092145B">
        <w:t>6.</w:t>
      </w:r>
      <w:r>
        <w:t>10.3</w:t>
      </w:r>
      <w:r>
        <w:tab/>
        <w:t>Evaluation</w:t>
      </w:r>
      <w:bookmarkEnd w:id="242"/>
      <w:bookmarkEnd w:id="243"/>
    </w:p>
    <w:p w14:paraId="4322F145" w14:textId="77777777" w:rsidR="00413CEB" w:rsidRPr="0092145B" w:rsidRDefault="00413CEB" w:rsidP="00413CEB">
      <w:r>
        <w:t>TBD</w:t>
      </w:r>
    </w:p>
    <w:p w14:paraId="09207B8C" w14:textId="6A7551C8" w:rsidR="00040B6E" w:rsidRDefault="00040B6E" w:rsidP="00040B6E">
      <w:pPr>
        <w:pStyle w:val="berschrift2"/>
        <w:rPr>
          <w:rFonts w:cs="Arial"/>
          <w:sz w:val="28"/>
          <w:szCs w:val="28"/>
        </w:rPr>
      </w:pPr>
      <w:bookmarkStart w:id="244" w:name="_Toc125363506"/>
      <w:bookmarkStart w:id="245" w:name="_Toc125316712"/>
      <w:r w:rsidRPr="0092145B">
        <w:t>6.</w:t>
      </w:r>
      <w:r>
        <w:t>11</w:t>
      </w:r>
      <w:r>
        <w:tab/>
        <w:t>Solution #11: Providing and Revoking Resource Owner</w:t>
      </w:r>
      <w:r w:rsidRPr="00BD325B">
        <w:t xml:space="preserve"> Authorization</w:t>
      </w:r>
      <w:r>
        <w:t xml:space="preserve"> using OAuth 2.0 Authorization Code Grant</w:t>
      </w:r>
      <w:bookmarkEnd w:id="244"/>
    </w:p>
    <w:p w14:paraId="3E306EF2" w14:textId="0F7B0BE1" w:rsidR="00040B6E" w:rsidRDefault="00040B6E" w:rsidP="00040B6E">
      <w:pPr>
        <w:pStyle w:val="berschrift3"/>
      </w:pPr>
      <w:bookmarkStart w:id="246" w:name="_Toc125363507"/>
      <w:r w:rsidRPr="0092145B">
        <w:t>6.</w:t>
      </w:r>
      <w:r>
        <w:t>11.1</w:t>
      </w:r>
      <w:r>
        <w:tab/>
        <w:t>Introduction</w:t>
      </w:r>
      <w:bookmarkEnd w:id="246"/>
      <w:r>
        <w:t xml:space="preserve"> </w:t>
      </w:r>
    </w:p>
    <w:p w14:paraId="631CFF85" w14:textId="77777777" w:rsidR="00040B6E" w:rsidRDefault="00040B6E" w:rsidP="00040B6E">
      <w:pPr>
        <w:rPr>
          <w:rFonts w:eastAsiaTheme="minorEastAsia"/>
          <w:lang w:eastAsia="ko-KR"/>
        </w:rPr>
      </w:pPr>
      <w:r>
        <w:rPr>
          <w:rFonts w:eastAsiaTheme="minorEastAsia" w:hint="eastAsia"/>
          <w:lang w:eastAsia="ko-KR"/>
        </w:rPr>
        <w:t>This solution addresses</w:t>
      </w:r>
      <w:r>
        <w:rPr>
          <w:rFonts w:eastAsiaTheme="minorEastAsia"/>
          <w:lang w:eastAsia="ko-KR"/>
        </w:rPr>
        <w:t xml:space="preserve"> Key Issue #2 "Checking authorization before allowing access".</w:t>
      </w:r>
    </w:p>
    <w:p w14:paraId="6A8387B3" w14:textId="77777777" w:rsidR="00040B6E" w:rsidRDefault="00040B6E" w:rsidP="00040B6E">
      <w:pPr>
        <w:rPr>
          <w:rFonts w:eastAsiaTheme="minorEastAsia"/>
          <w:lang w:eastAsia="ko-KR"/>
        </w:rPr>
      </w:pPr>
      <w:r>
        <w:rPr>
          <w:rFonts w:eastAsiaTheme="minorEastAsia"/>
          <w:lang w:eastAsia="ko-KR"/>
        </w:rPr>
        <w:t>This solution proposes to use OAuth 2.0 Authorization Code Grant as specified in clause 4.1 of RFC 6749 [4], in which the resource owner can be authenticated by the resource owner's 3GPP credentials.</w:t>
      </w:r>
    </w:p>
    <w:p w14:paraId="52F9DDEE" w14:textId="77777777" w:rsidR="00040B6E" w:rsidRPr="00D23589" w:rsidRDefault="00040B6E" w:rsidP="00040B6E">
      <w:pPr>
        <w:rPr>
          <w:rFonts w:eastAsiaTheme="minorEastAsia"/>
          <w:lang w:eastAsia="ko-KR"/>
        </w:rPr>
      </w:pPr>
      <w:r>
        <w:rPr>
          <w:rFonts w:eastAsiaTheme="minorEastAsia"/>
          <w:lang w:eastAsia="ko-KR"/>
        </w:rPr>
        <w:t xml:space="preserve">UE, API Invoker, and Authorization Function in this solution performs the role of User-Agent, Client, and Authorization server in RFC 6749 [4], respectively. </w:t>
      </w:r>
    </w:p>
    <w:p w14:paraId="56C3CF9F" w14:textId="4C5F3320" w:rsidR="00040B6E" w:rsidRDefault="00040B6E" w:rsidP="00040B6E">
      <w:pPr>
        <w:pStyle w:val="berschrift3"/>
      </w:pPr>
      <w:bookmarkStart w:id="247" w:name="_Toc125363508"/>
      <w:r w:rsidRPr="0092145B">
        <w:lastRenderedPageBreak/>
        <w:t>6.</w:t>
      </w:r>
      <w:r>
        <w:t>11.2</w:t>
      </w:r>
      <w:r>
        <w:tab/>
        <w:t>Solution details</w:t>
      </w:r>
      <w:bookmarkEnd w:id="247"/>
    </w:p>
    <w:p w14:paraId="3100F0A3" w14:textId="6945BEBA" w:rsidR="00040B6E" w:rsidRPr="001D1587" w:rsidRDefault="00040B6E" w:rsidP="00040B6E">
      <w:pPr>
        <w:pStyle w:val="berschrift3"/>
        <w:rPr>
          <w:sz w:val="24"/>
        </w:rPr>
      </w:pPr>
      <w:bookmarkStart w:id="248" w:name="_Toc125363509"/>
      <w:r w:rsidRPr="001D1587">
        <w:rPr>
          <w:sz w:val="24"/>
          <w:lang w:eastAsia="ja-JP"/>
        </w:rPr>
        <w:t>6.</w:t>
      </w:r>
      <w:r>
        <w:rPr>
          <w:sz w:val="24"/>
          <w:lang w:eastAsia="ja-JP"/>
        </w:rPr>
        <w:t>11</w:t>
      </w:r>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bookmarkEnd w:id="248"/>
    </w:p>
    <w:p w14:paraId="0C1C69F2" w14:textId="77777777" w:rsidR="00040B6E" w:rsidRDefault="00040B6E" w:rsidP="00040B6E">
      <w:pPr>
        <w:jc w:val="center"/>
      </w:pPr>
      <w:r>
        <w:object w:dxaOrig="17580" w:dyaOrig="8731" w14:anchorId="6DC70403">
          <v:shape id="_x0000_i1173" type="#_x0000_t75" style="width:481.65pt;height:240.7pt" o:ole="">
            <v:imagedata r:id="rId41" o:title=""/>
          </v:shape>
          <o:OLEObject Type="Embed" ProgID="Visio.Drawing.11" ShapeID="_x0000_i1173" DrawAspect="Content" ObjectID="_1736190027" r:id="rId42"/>
        </w:object>
      </w:r>
    </w:p>
    <w:p w14:paraId="39191C64" w14:textId="5300E35F" w:rsidR="00040B6E" w:rsidRDefault="00040B6E" w:rsidP="00040B6E">
      <w:pPr>
        <w:jc w:val="center"/>
      </w:pPr>
      <w:r>
        <w:t>Figure 6.11.2.1-1 architecture for CAPIF with SNA enhancement</w:t>
      </w:r>
    </w:p>
    <w:p w14:paraId="1362FA01" w14:textId="77777777" w:rsidR="00040B6E" w:rsidRPr="000D2736" w:rsidRDefault="00040B6E" w:rsidP="00040B6E">
      <w:pPr>
        <w:rPr>
          <w:rFonts w:eastAsiaTheme="minorEastAsia"/>
          <w:lang w:eastAsia="ko-KR"/>
        </w:rPr>
      </w:pPr>
      <w:r>
        <w:rPr>
          <w:rFonts w:eastAsiaTheme="minorEastAsia" w:hint="eastAsia"/>
          <w:lang w:eastAsia="ko-KR"/>
        </w:rPr>
        <w:t>This solution uses an architecture proposed in solution #2 of TR 23.700-95 [</w:t>
      </w:r>
      <w:r>
        <w:rPr>
          <w:rFonts w:eastAsiaTheme="minorEastAsia"/>
          <w:lang w:eastAsia="ko-KR"/>
        </w:rPr>
        <w:t>3</w:t>
      </w:r>
      <w:r>
        <w:rPr>
          <w:rFonts w:eastAsiaTheme="minorEastAsia" w:hint="eastAsia"/>
          <w:lang w:eastAsia="ko-KR"/>
        </w:rPr>
        <w:t xml:space="preserve">]. </w:t>
      </w:r>
      <w:r>
        <w:rPr>
          <w:rFonts w:eastAsiaTheme="minorEastAsia"/>
          <w:lang w:eastAsia="ko-KR"/>
        </w:rPr>
        <w:t>As defined in TR 23.700-95 [3], the Resource owner client is an application client used by end-user o</w:t>
      </w:r>
      <w:r>
        <w:rPr>
          <w:rFonts w:eastAsiaTheme="minorEastAsia" w:hint="eastAsia"/>
          <w:lang w:eastAsia="ko-KR"/>
        </w:rPr>
        <w:t>r</w:t>
      </w:r>
      <w:r>
        <w:rPr>
          <w:rFonts w:eastAsiaTheme="minorEastAsia"/>
          <w:lang w:eastAsia="ko-KR"/>
        </w:rPr>
        <w:t xml:space="preserve"> subscriber of the API provider domain's service provider.</w:t>
      </w:r>
    </w:p>
    <w:p w14:paraId="571DAB63" w14:textId="2BA456A8" w:rsidR="00040B6E" w:rsidRPr="001D1587" w:rsidRDefault="00040B6E" w:rsidP="00040B6E">
      <w:pPr>
        <w:pStyle w:val="berschrift3"/>
        <w:rPr>
          <w:sz w:val="24"/>
        </w:rPr>
      </w:pPr>
      <w:bookmarkStart w:id="249" w:name="_Toc125363510"/>
      <w:r w:rsidRPr="001D1587">
        <w:rPr>
          <w:sz w:val="24"/>
          <w:lang w:eastAsia="ja-JP"/>
        </w:rPr>
        <w:t>6.</w:t>
      </w:r>
      <w:r>
        <w:rPr>
          <w:sz w:val="24"/>
          <w:lang w:eastAsia="ja-JP"/>
        </w:rPr>
        <w:t>11.2.2</w:t>
      </w:r>
      <w:r w:rsidRPr="001D1587">
        <w:rPr>
          <w:sz w:val="24"/>
          <w:lang w:eastAsia="ja-JP"/>
        </w:rPr>
        <w:tab/>
      </w:r>
      <w:r>
        <w:rPr>
          <w:sz w:val="24"/>
          <w:lang w:eastAsia="ja-JP"/>
        </w:rPr>
        <w:t>Procedure</w:t>
      </w:r>
      <w:bookmarkEnd w:id="249"/>
    </w:p>
    <w:p w14:paraId="2844E98E" w14:textId="77777777" w:rsidR="00040B6E" w:rsidRDefault="00040B6E" w:rsidP="00040B6E">
      <w:pPr>
        <w:spacing w:after="120" w:line="288" w:lineRule="auto"/>
        <w:rPr>
          <w:rFonts w:eastAsia="Malgun Gothic"/>
          <w:lang w:eastAsia="ko-KR"/>
        </w:rPr>
      </w:pPr>
      <w:r>
        <w:rPr>
          <w:rFonts w:eastAsia="Malgun Gothic" w:hint="eastAsia"/>
          <w:lang w:eastAsia="ko-KR"/>
        </w:rPr>
        <w:t>Pre-requisite:</w:t>
      </w:r>
    </w:p>
    <w:p w14:paraId="76C0B856" w14:textId="77777777" w:rsidR="00040B6E" w:rsidRPr="00F1644C" w:rsidRDefault="00040B6E" w:rsidP="00040B6E">
      <w:pPr>
        <w:pStyle w:val="Listenabsatz"/>
        <w:numPr>
          <w:ilvl w:val="0"/>
          <w:numId w:val="24"/>
        </w:numPr>
        <w:spacing w:after="120" w:line="288" w:lineRule="auto"/>
        <w:contextualSpacing/>
        <w:rPr>
          <w:rFonts w:eastAsia="Malgun Gothic"/>
          <w:lang w:eastAsia="ko-KR"/>
        </w:rPr>
      </w:pPr>
      <w:r w:rsidRPr="00F1644C">
        <w:rPr>
          <w:rFonts w:eastAsia="Malgun Gothic"/>
          <w:lang w:eastAsia="ko-KR"/>
        </w:rPr>
        <w:t xml:space="preserve">During the primary authentication, AUSF receives SNAAPPY Indication from UDM, which indicates that the AUSF and the UE need to generate </w:t>
      </w:r>
      <w:r>
        <w:rPr>
          <w:rFonts w:eastAsia="Malgun Gothic"/>
          <w:lang w:eastAsia="ko-KR"/>
        </w:rPr>
        <w:t>the following pre-requisite 2.</w:t>
      </w:r>
    </w:p>
    <w:p w14:paraId="5A6CAD95" w14:textId="0967FC0D" w:rsidR="00040B6E" w:rsidRDefault="00040B6E" w:rsidP="00040B6E">
      <w:pPr>
        <w:pStyle w:val="Listenabsatz"/>
        <w:numPr>
          <w:ilvl w:val="0"/>
          <w:numId w:val="24"/>
        </w:numPr>
        <w:spacing w:after="120" w:line="288" w:lineRule="auto"/>
        <w:ind w:left="806" w:hanging="403"/>
        <w:rPr>
          <w:rFonts w:eastAsia="Malgun Gothic"/>
          <w:lang w:eastAsia="ko-KR"/>
        </w:rPr>
      </w:pPr>
      <w:r>
        <w:rPr>
          <w:rFonts w:eastAsia="Malgun Gothic"/>
          <w:lang w:eastAsia="ko-KR"/>
        </w:rPr>
        <w:t xml:space="preserve">After the primary authentication, UE and AUSF generate SNAAPPY Key Identifier (S-KID) and </w:t>
      </w:r>
      <w:r>
        <w:rPr>
          <w:rFonts w:eastAsiaTheme="minorEastAsia"/>
          <w:lang w:eastAsia="ko-KR"/>
        </w:rPr>
        <w:t>K</w:t>
      </w:r>
      <w:r>
        <w:rPr>
          <w:rFonts w:eastAsiaTheme="minorEastAsia"/>
          <w:vertAlign w:val="subscript"/>
          <w:lang w:eastAsia="ko-KR"/>
        </w:rPr>
        <w:t>SNAAPPY</w:t>
      </w:r>
      <w:r>
        <w:rPr>
          <w:rFonts w:eastAsia="Malgun Gothic"/>
          <w:lang w:eastAsia="ko-KR"/>
        </w:rPr>
        <w:t xml:space="preserve"> from </w:t>
      </w:r>
      <w:r>
        <w:rPr>
          <w:rFonts w:eastAsiaTheme="minorEastAsia"/>
          <w:lang w:eastAsia="ko-KR"/>
        </w:rPr>
        <w:t>K</w:t>
      </w:r>
      <w:r>
        <w:rPr>
          <w:rFonts w:eastAsiaTheme="minorEastAsia"/>
          <w:vertAlign w:val="subscript"/>
          <w:lang w:eastAsia="ko-KR"/>
        </w:rPr>
        <w:t>AUSF</w:t>
      </w:r>
      <w:r>
        <w:rPr>
          <w:rFonts w:eastAsia="Malgun Gothic"/>
          <w:lang w:eastAsia="ko-KR"/>
        </w:rPr>
        <w:t xml:space="preserve"> as detailed in 6.11.2.3 and 6.11.2.4 of this document, respectively. After the S-KID and </w:t>
      </w:r>
      <w:r>
        <w:rPr>
          <w:rFonts w:eastAsiaTheme="minorEastAsia"/>
          <w:lang w:eastAsia="ko-KR"/>
        </w:rPr>
        <w:t>K</w:t>
      </w:r>
      <w:r>
        <w:rPr>
          <w:rFonts w:eastAsiaTheme="minorEastAsia"/>
          <w:vertAlign w:val="subscript"/>
          <w:lang w:eastAsia="ko-KR"/>
        </w:rPr>
        <w:t>SNAAPPY</w:t>
      </w:r>
      <w:r>
        <w:rPr>
          <w:rFonts w:eastAsia="Malgun Gothic"/>
          <w:lang w:eastAsia="ko-KR"/>
        </w:rPr>
        <w:t xml:space="preserve"> are generated, AUSF sends the </w:t>
      </w:r>
      <w:r>
        <w:rPr>
          <w:rFonts w:eastAsiaTheme="minorEastAsia"/>
          <w:lang w:eastAsia="ko-KR"/>
        </w:rPr>
        <w:t>K</w:t>
      </w:r>
      <w:r>
        <w:rPr>
          <w:rFonts w:eastAsiaTheme="minorEastAsia"/>
          <w:vertAlign w:val="subscript"/>
          <w:lang w:eastAsia="ko-KR"/>
        </w:rPr>
        <w:t>SNAAPPY</w:t>
      </w:r>
      <w:r>
        <w:rPr>
          <w:rFonts w:eastAsia="Malgun Gothic"/>
          <w:lang w:eastAsia="ko-KR"/>
        </w:rPr>
        <w:t xml:space="preserve">, S-KID, and SUPI to Authorization Function. The Authorization Function stores this information sent by the AUSF. If there were </w:t>
      </w:r>
      <w:r>
        <w:rPr>
          <w:rFonts w:eastAsiaTheme="minorEastAsia"/>
          <w:lang w:eastAsia="ko-KR"/>
        </w:rPr>
        <w:t>K</w:t>
      </w:r>
      <w:r>
        <w:rPr>
          <w:rFonts w:eastAsiaTheme="minorEastAsia"/>
          <w:vertAlign w:val="subscript"/>
          <w:lang w:eastAsia="ko-KR"/>
        </w:rPr>
        <w:t>SNAAPPY</w:t>
      </w:r>
      <w:r>
        <w:rPr>
          <w:rFonts w:eastAsia="Malgun Gothic"/>
          <w:lang w:eastAsia="ko-KR"/>
        </w:rPr>
        <w:t xml:space="preserve"> and S-KID corresponding to the same SUPI, they are overridden by the new </w:t>
      </w:r>
      <w:r>
        <w:rPr>
          <w:rFonts w:eastAsiaTheme="minorEastAsia"/>
          <w:lang w:eastAsia="ko-KR"/>
        </w:rPr>
        <w:t>K</w:t>
      </w:r>
      <w:r>
        <w:rPr>
          <w:rFonts w:eastAsiaTheme="minorEastAsia"/>
          <w:vertAlign w:val="subscript"/>
          <w:lang w:eastAsia="ko-KR"/>
        </w:rPr>
        <w:t>SNAAPPY</w:t>
      </w:r>
      <w:r>
        <w:rPr>
          <w:rFonts w:eastAsia="Malgun Gothic"/>
          <w:lang w:eastAsia="ko-KR"/>
        </w:rPr>
        <w:t xml:space="preserve"> and S-KID.</w:t>
      </w:r>
    </w:p>
    <w:p w14:paraId="164C0E2A" w14:textId="77777777" w:rsidR="00040B6E" w:rsidRDefault="00040B6E" w:rsidP="00040B6E">
      <w:r w:rsidRPr="00546E49">
        <w:lastRenderedPageBreak/>
        <w:t xml:space="preserve"> </w:t>
      </w:r>
      <w:r w:rsidRPr="00B87945">
        <w:t xml:space="preserve"> </w:t>
      </w:r>
      <w:r>
        <w:object w:dxaOrig="13995" w:dyaOrig="8940" w14:anchorId="06F1E666">
          <v:shape id="_x0000_i1174" type="#_x0000_t75" style="width:481.35pt;height:307.4pt" o:ole="">
            <v:imagedata r:id="rId43" o:title=""/>
          </v:shape>
          <o:OLEObject Type="Embed" ProgID="Visio.Drawing.15" ShapeID="_x0000_i1174" DrawAspect="Content" ObjectID="_1736190028" r:id="rId44"/>
        </w:object>
      </w:r>
    </w:p>
    <w:p w14:paraId="7EC81D59" w14:textId="4E56FE82" w:rsidR="00040B6E" w:rsidRDefault="00040B6E" w:rsidP="00040B6E">
      <w:pPr>
        <w:jc w:val="center"/>
      </w:pPr>
      <w:r>
        <w:t>Figure 6.11.2.2-1 Procedure for resource owner authorization based API invocation</w:t>
      </w:r>
    </w:p>
    <w:p w14:paraId="5E1AD318" w14:textId="77777777" w:rsidR="00040B6E" w:rsidRPr="00C77171" w:rsidRDefault="00040B6E" w:rsidP="00040B6E">
      <w:pPr>
        <w:pStyle w:val="Listenabsatz"/>
        <w:numPr>
          <w:ilvl w:val="0"/>
          <w:numId w:val="25"/>
        </w:numPr>
        <w:spacing w:after="120" w:line="288" w:lineRule="auto"/>
        <w:ind w:hanging="357"/>
        <w:rPr>
          <w:rFonts w:eastAsia="Malgun Gothic"/>
          <w:lang w:eastAsia="ko-KR"/>
        </w:rPr>
      </w:pPr>
      <w:r w:rsidRPr="00C77171">
        <w:rPr>
          <w:rFonts w:eastAsia="Malgun Gothic"/>
          <w:lang w:eastAsia="ko-KR"/>
        </w:rPr>
        <w:t>After API Invoker performs onboarding procedure to CAPIF core function as specified in clause 6.1 of TS 33.122 [</w:t>
      </w:r>
      <w:r>
        <w:rPr>
          <w:rFonts w:eastAsia="Malgun Gothic"/>
          <w:lang w:eastAsia="ko-KR"/>
        </w:rPr>
        <w:t>5</w:t>
      </w:r>
      <w:r w:rsidRPr="00C77171">
        <w:rPr>
          <w:rFonts w:eastAsia="Malgun Gothic"/>
          <w:lang w:eastAsia="ko-KR"/>
        </w:rPr>
        <w:t>], the API Invoker mutually authenticates with the CAPIF core function as specified in clause 6.3 of T</w:t>
      </w:r>
      <w:r>
        <w:rPr>
          <w:rFonts w:eastAsia="Malgun Gothic"/>
          <w:lang w:eastAsia="ko-KR"/>
        </w:rPr>
        <w:t>S</w:t>
      </w:r>
      <w:r w:rsidRPr="00C77171">
        <w:rPr>
          <w:rFonts w:eastAsia="Malgun Gothic"/>
          <w:lang w:eastAsia="ko-KR"/>
        </w:rPr>
        <w:t xml:space="preserve"> 33.122 [</w:t>
      </w:r>
      <w:r>
        <w:rPr>
          <w:rFonts w:eastAsia="Malgun Gothic"/>
          <w:lang w:eastAsia="ko-KR"/>
        </w:rPr>
        <w:t>5</w:t>
      </w:r>
      <w:r w:rsidRPr="00C77171">
        <w:rPr>
          <w:rFonts w:eastAsia="Malgun Gothic"/>
          <w:lang w:eastAsia="ko-KR"/>
        </w:rPr>
        <w:t>].</w:t>
      </w:r>
    </w:p>
    <w:p w14:paraId="462131FC"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API Invoker performs mutual authentication with API exposing function and gets an authorization to invoke a service API using one of three methods specified in clause 6.5 of TS 33.122 [5].</w:t>
      </w:r>
    </w:p>
    <w:p w14:paraId="02876A77"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For a service API which needs a resource owner's authorization, the API Invoker shall get an authorization from the resource owner in addition to the authorization that was obtained in step 2.</w:t>
      </w:r>
    </w:p>
    <w:p w14:paraId="200C0982" w14:textId="77777777" w:rsidR="00040B6E" w:rsidRPr="001F4982"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The API Invoker obtains Authorization Code via OAuth 2.0 Authorization Code Grant as specified in RFC 6749 [4]. While the API Invoker redirects the UE to the Authorization Function, the UE sends SNAAPPY indicator, which indicates that the UE supports the resource owner authentication with</w:t>
      </w:r>
      <w:r w:rsidRPr="00FB4C5D">
        <w:rPr>
          <w:rFonts w:eastAsiaTheme="minorEastAsia"/>
          <w:lang w:eastAsia="ko-KR"/>
        </w:rPr>
        <w:t xml:space="preserve"> </w:t>
      </w:r>
      <w:r>
        <w:rPr>
          <w:rFonts w:eastAsiaTheme="minorEastAsia"/>
          <w:lang w:eastAsia="ko-KR"/>
        </w:rPr>
        <w:t>K</w:t>
      </w:r>
      <w:r>
        <w:rPr>
          <w:rFonts w:eastAsiaTheme="minorEastAsia"/>
          <w:vertAlign w:val="subscript"/>
          <w:lang w:eastAsia="ko-KR"/>
        </w:rPr>
        <w:t>SNAAPPY</w:t>
      </w:r>
      <w:r>
        <w:rPr>
          <w:rFonts w:eastAsia="Malgun Gothic"/>
          <w:lang w:eastAsia="ko-KR"/>
        </w:rPr>
        <w:t xml:space="preserve">, to the Authorization Function. If the Authorization Function decides to authenticate the resource owner using </w:t>
      </w:r>
      <w:r>
        <w:rPr>
          <w:rFonts w:eastAsiaTheme="minorEastAsia"/>
          <w:lang w:eastAsia="ko-KR"/>
        </w:rPr>
        <w:t>K</w:t>
      </w:r>
      <w:r>
        <w:rPr>
          <w:rFonts w:eastAsiaTheme="minorEastAsia"/>
          <w:vertAlign w:val="subscript"/>
          <w:lang w:eastAsia="ko-KR"/>
        </w:rPr>
        <w:t>SNAAPPY</w:t>
      </w:r>
      <w:r>
        <w:rPr>
          <w:rFonts w:eastAsia="Malgun Gothic"/>
          <w:lang w:eastAsia="ko-KR"/>
        </w:rPr>
        <w:t xml:space="preserve">, the Authorization Function sends a challenge to the UE. UE responds with the S-KID and a hash signature which is generated using the S-KID, the challenge, and </w:t>
      </w:r>
      <w:r>
        <w:rPr>
          <w:rFonts w:eastAsiaTheme="minorEastAsia"/>
          <w:lang w:eastAsia="ko-KR"/>
        </w:rPr>
        <w:t>K</w:t>
      </w:r>
      <w:r>
        <w:rPr>
          <w:rFonts w:eastAsiaTheme="minorEastAsia"/>
          <w:vertAlign w:val="subscript"/>
          <w:lang w:eastAsia="ko-KR"/>
        </w:rPr>
        <w:t>SNAAPPY</w:t>
      </w:r>
      <w:r>
        <w:rPr>
          <w:rFonts w:eastAsia="Malgun Gothic"/>
          <w:lang w:eastAsia="ko-KR"/>
        </w:rPr>
        <w:t xml:space="preserve">. The Authorization Function verifies the hash signature using </w:t>
      </w:r>
      <w:r>
        <w:rPr>
          <w:rFonts w:eastAsiaTheme="minorEastAsia"/>
          <w:lang w:eastAsia="ko-KR"/>
        </w:rPr>
        <w:t>K</w:t>
      </w:r>
      <w:r>
        <w:rPr>
          <w:rFonts w:eastAsiaTheme="minorEastAsia"/>
          <w:vertAlign w:val="subscript"/>
          <w:lang w:eastAsia="ko-KR"/>
        </w:rPr>
        <w:t>SNAAPPY</w:t>
      </w:r>
      <w:r>
        <w:rPr>
          <w:rFonts w:eastAsia="Malgun Gothic"/>
          <w:lang w:eastAsia="ko-KR"/>
        </w:rPr>
        <w:t xml:space="preserve"> which the Authorization Function can find based on the S-KID. If the verification is successful and then the resource owner authorizes the API Invoker to invoke the service API, the Authorization Function sends Authorization Code to the API Invoker.</w:t>
      </w:r>
    </w:p>
    <w:p w14:paraId="08D59580" w14:textId="68766B64" w:rsidR="00040B6E" w:rsidRDefault="00040B6E" w:rsidP="00040B6E">
      <w:pPr>
        <w:pStyle w:val="NO"/>
        <w:overflowPunct w:val="0"/>
        <w:autoSpaceDE w:val="0"/>
        <w:autoSpaceDN w:val="0"/>
        <w:adjustRightInd w:val="0"/>
        <w:ind w:left="1520" w:hanging="760"/>
        <w:textAlignment w:val="baseline"/>
      </w:pPr>
      <w:r w:rsidRPr="00E45B9C">
        <w:t>NOTE:</w:t>
      </w:r>
      <w:r w:rsidRPr="00E45B9C">
        <w:tab/>
      </w:r>
      <w:r>
        <w:t>Although the Authorization Function is illustrated as a separate entity from CAPIF core function in Figure 6.11.2.2-1, it may be deployed within the CAPIF core function according to the decision in SA3.</w:t>
      </w:r>
    </w:p>
    <w:p w14:paraId="04D50EBE" w14:textId="77777777" w:rsidR="00040B6E" w:rsidRDefault="00040B6E" w:rsidP="00040B6E">
      <w:pPr>
        <w:pStyle w:val="NO"/>
        <w:overflowPunct w:val="0"/>
        <w:autoSpaceDE w:val="0"/>
        <w:autoSpaceDN w:val="0"/>
        <w:adjustRightInd w:val="0"/>
        <w:ind w:left="1520" w:hanging="760"/>
        <w:textAlignment w:val="baseline"/>
      </w:pPr>
      <w:r>
        <w:t>NOTE:   Other authentication method between the resource owner and the Authorization Function can be performed if the UE does not send SNAAPPY indicator.</w:t>
      </w:r>
    </w:p>
    <w:p w14:paraId="7CA34E2F" w14:textId="77777777" w:rsidR="00040B6E" w:rsidRPr="006B4FFF" w:rsidRDefault="00040B6E" w:rsidP="00040B6E">
      <w:pPr>
        <w:pStyle w:val="NO"/>
        <w:overflowPunct w:val="0"/>
        <w:autoSpaceDE w:val="0"/>
        <w:autoSpaceDN w:val="0"/>
        <w:adjustRightInd w:val="0"/>
        <w:ind w:left="1520" w:hanging="760"/>
        <w:textAlignment w:val="baseline"/>
        <w:rPr>
          <w:color w:val="FF0000"/>
        </w:rPr>
      </w:pPr>
      <w:r w:rsidRPr="006B4FFF">
        <w:rPr>
          <w:color w:val="FF0000"/>
        </w:rPr>
        <w:t>Editor's Note: Whether authenti</w:t>
      </w:r>
      <w:r>
        <w:rPr>
          <w:color w:val="FF0000"/>
        </w:rPr>
        <w:t>cati</w:t>
      </w:r>
      <w:r w:rsidRPr="006B4FFF">
        <w:rPr>
          <w:color w:val="FF0000"/>
        </w:rPr>
        <w:t>ng the resource owner using 3GPP credential is sufficient is FFS.</w:t>
      </w:r>
    </w:p>
    <w:p w14:paraId="1FFB6600"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lastRenderedPageBreak/>
        <w:t>The Authorization Function generates an OAuth 2.0 token, Token</w:t>
      </w:r>
      <w:r>
        <w:rPr>
          <w:rFonts w:eastAsiaTheme="minorEastAsia"/>
          <w:vertAlign w:val="subscript"/>
          <w:lang w:eastAsia="ko-KR"/>
        </w:rPr>
        <w:t>SNAAPPY</w:t>
      </w:r>
      <w:r>
        <w:rPr>
          <w:rFonts w:eastAsia="Malgun Gothic"/>
          <w:lang w:eastAsia="ko-KR"/>
        </w:rPr>
        <w:t>. The Token</w:t>
      </w:r>
      <w:r>
        <w:rPr>
          <w:rFonts w:eastAsiaTheme="minorEastAsia"/>
          <w:vertAlign w:val="subscript"/>
          <w:lang w:eastAsia="ko-KR"/>
        </w:rPr>
        <w:t>SNAAPPY</w:t>
      </w:r>
      <w:r>
        <w:rPr>
          <w:rFonts w:eastAsia="Malgun Gothic"/>
          <w:lang w:eastAsia="ko-KR"/>
        </w:rPr>
        <w:t xml:space="preserve"> conveys the S-KID and the generated time of the Token</w:t>
      </w:r>
      <w:r>
        <w:rPr>
          <w:rFonts w:eastAsiaTheme="minorEastAsia"/>
          <w:vertAlign w:val="subscript"/>
          <w:lang w:eastAsia="ko-KR"/>
        </w:rPr>
        <w:t>SNAAPPY</w:t>
      </w:r>
      <w:r>
        <w:rPr>
          <w:rFonts w:eastAsia="Malgun Gothic"/>
          <w:lang w:eastAsia="ko-KR"/>
        </w:rPr>
        <w:t>, in addition to the token claims speicified in Annex C.2.2 of TS 33.122 [5].</w:t>
      </w:r>
    </w:p>
    <w:p w14:paraId="0A84CA79"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The API Invoker requests the Token</w:t>
      </w:r>
      <w:r>
        <w:rPr>
          <w:rFonts w:eastAsiaTheme="minorEastAsia"/>
          <w:vertAlign w:val="subscript"/>
          <w:lang w:eastAsia="ko-KR"/>
        </w:rPr>
        <w:t>SNAAPPY</w:t>
      </w:r>
      <w:r>
        <w:rPr>
          <w:rFonts w:eastAsia="Malgun Gothic"/>
          <w:lang w:eastAsia="ko-KR"/>
        </w:rPr>
        <w:t xml:space="preserve"> from the Authorization Function by presenting the Authorization Code sent by the Authorization Function in step 4.</w:t>
      </w:r>
    </w:p>
    <w:p w14:paraId="2358277A"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The Authorization Function sends the Token</w:t>
      </w:r>
      <w:r>
        <w:rPr>
          <w:rFonts w:eastAsiaTheme="minorEastAsia"/>
          <w:vertAlign w:val="subscript"/>
          <w:lang w:eastAsia="ko-KR"/>
        </w:rPr>
        <w:t xml:space="preserve">SNAAPPY </w:t>
      </w:r>
      <w:r>
        <w:rPr>
          <w:rFonts w:eastAsia="Malgun Gothic"/>
          <w:lang w:eastAsia="ko-KR"/>
        </w:rPr>
        <w:t>to the API Invoker.</w:t>
      </w:r>
    </w:p>
    <w:p w14:paraId="07EF2A8C"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The API Invoker performs the service API invocation by presenting the Token</w:t>
      </w:r>
      <w:r>
        <w:rPr>
          <w:rFonts w:eastAsiaTheme="minorEastAsia"/>
          <w:vertAlign w:val="subscript"/>
          <w:lang w:eastAsia="ko-KR"/>
        </w:rPr>
        <w:t>SNAAPPY</w:t>
      </w:r>
      <w:r>
        <w:rPr>
          <w:rFonts w:eastAsia="Malgun Gothic"/>
          <w:lang w:eastAsia="ko-KR"/>
        </w:rPr>
        <w:t>.</w:t>
      </w:r>
    </w:p>
    <w:p w14:paraId="7D3FEB50"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If the API Invoker requested a service API that needs resource owner's authorization, API exposing function shall check whether the API Invoker presented a Token</w:t>
      </w:r>
      <w:r>
        <w:rPr>
          <w:rFonts w:eastAsiaTheme="minorEastAsia"/>
          <w:vertAlign w:val="subscript"/>
          <w:lang w:eastAsia="ko-KR"/>
        </w:rPr>
        <w:t>SNAAPPY</w:t>
      </w:r>
      <w:r>
        <w:rPr>
          <w:rFonts w:eastAsia="Malgun Gothic"/>
          <w:lang w:eastAsia="ko-KR"/>
        </w:rPr>
        <w:t>. If the API Invoker performed the service API invocation without Token</w:t>
      </w:r>
      <w:r>
        <w:rPr>
          <w:rFonts w:eastAsiaTheme="minorEastAsia"/>
          <w:vertAlign w:val="subscript"/>
          <w:lang w:eastAsia="ko-KR"/>
        </w:rPr>
        <w:t>SNAAPPY</w:t>
      </w:r>
      <w:r>
        <w:rPr>
          <w:rFonts w:eastAsia="Malgun Gothic"/>
          <w:lang w:eastAsia="ko-KR"/>
        </w:rPr>
        <w:t xml:space="preserve"> in step 8, the API exposing function shall reject the request. If the verification of the Token</w:t>
      </w:r>
      <w:r>
        <w:rPr>
          <w:rFonts w:eastAsiaTheme="minorEastAsia"/>
          <w:vertAlign w:val="subscript"/>
          <w:lang w:eastAsia="ko-KR"/>
        </w:rPr>
        <w:t>SNAAPPY</w:t>
      </w:r>
      <w:r>
        <w:rPr>
          <w:rFonts w:eastAsia="Malgun Gothic"/>
          <w:lang w:eastAsia="ko-KR"/>
        </w:rPr>
        <w:t xml:space="preserve"> is successful, API exposing function identifies the UE using the S-KID which is included in the Token</w:t>
      </w:r>
      <w:r>
        <w:rPr>
          <w:rFonts w:eastAsiaTheme="minorEastAsia"/>
          <w:vertAlign w:val="subscript"/>
          <w:lang w:eastAsia="ko-KR"/>
        </w:rPr>
        <w:t>SNAAPPY</w:t>
      </w:r>
      <w:r>
        <w:rPr>
          <w:rFonts w:eastAsia="Malgun Gothic"/>
          <w:lang w:eastAsia="ko-KR"/>
        </w:rPr>
        <w:t>, by communicating with the Authorization Function that stored the S-KID and SUPI.</w:t>
      </w:r>
    </w:p>
    <w:p w14:paraId="18334D95"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API Invoker receives the service API invocation response from the API exposing function.</w:t>
      </w:r>
    </w:p>
    <w:p w14:paraId="033407CD"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If the resource owner does not want for the API Invoker to invoke the service API, the resource owner can revoke the Token</w:t>
      </w:r>
      <w:r>
        <w:rPr>
          <w:rFonts w:eastAsiaTheme="minorEastAsia"/>
          <w:vertAlign w:val="subscript"/>
          <w:lang w:eastAsia="ko-KR"/>
        </w:rPr>
        <w:t>SNAAPPY</w:t>
      </w:r>
      <w:r>
        <w:rPr>
          <w:rFonts w:eastAsia="Malgun Gothic"/>
          <w:lang w:eastAsia="ko-KR"/>
        </w:rPr>
        <w:t xml:space="preserve"> at anytime even before the validity time of the Token</w:t>
      </w:r>
      <w:r>
        <w:rPr>
          <w:rFonts w:eastAsiaTheme="minorEastAsia"/>
          <w:vertAlign w:val="subscript"/>
          <w:lang w:eastAsia="ko-KR"/>
        </w:rPr>
        <w:t>SNAAPPY</w:t>
      </w:r>
      <w:r>
        <w:rPr>
          <w:rFonts w:eastAsia="Malgun Gothic"/>
          <w:lang w:eastAsia="ko-KR"/>
        </w:rPr>
        <w:t>.</w:t>
      </w:r>
    </w:p>
    <w:p w14:paraId="7E1BFF90"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The UE requests the API Invoker to revoke the Token</w:t>
      </w:r>
      <w:r>
        <w:rPr>
          <w:rFonts w:eastAsiaTheme="minorEastAsia"/>
          <w:vertAlign w:val="subscript"/>
          <w:lang w:eastAsia="ko-KR"/>
        </w:rPr>
        <w:t>SNAAPPY</w:t>
      </w:r>
      <w:r>
        <w:rPr>
          <w:rFonts w:eastAsia="Malgun Gothic"/>
          <w:lang w:eastAsia="ko-KR"/>
        </w:rPr>
        <w:t xml:space="preserve"> for the service API.</w:t>
      </w:r>
    </w:p>
    <w:p w14:paraId="13282B15"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The API Invoker requests the Authorization Function to revoke the Token</w:t>
      </w:r>
      <w:r>
        <w:rPr>
          <w:rFonts w:eastAsiaTheme="minorEastAsia"/>
          <w:vertAlign w:val="subscript"/>
          <w:lang w:eastAsia="ko-KR"/>
        </w:rPr>
        <w:t>SNAAPPY</w:t>
      </w:r>
      <w:r>
        <w:rPr>
          <w:rFonts w:eastAsia="Malgun Gothic"/>
          <w:lang w:eastAsia="ko-KR"/>
        </w:rPr>
        <w:t xml:space="preserve"> for the service API as specified in RFC 7009 [7].</w:t>
      </w:r>
    </w:p>
    <w:p w14:paraId="0709811A" w14:textId="77777777" w:rsidR="00040B6E" w:rsidRPr="008531C6"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If t</w:t>
      </w:r>
      <w:r>
        <w:rPr>
          <w:rFonts w:eastAsia="Malgun Gothic" w:hint="eastAsia"/>
          <w:lang w:eastAsia="ko-KR"/>
        </w:rPr>
        <w:t xml:space="preserve">he Authorization Function </w:t>
      </w:r>
      <w:r>
        <w:rPr>
          <w:rFonts w:eastAsia="Malgun Gothic"/>
          <w:lang w:eastAsia="ko-KR"/>
        </w:rPr>
        <w:t>receives a revocation request for Token</w:t>
      </w:r>
      <w:r>
        <w:rPr>
          <w:rFonts w:eastAsiaTheme="minorEastAsia"/>
          <w:vertAlign w:val="subscript"/>
          <w:lang w:eastAsia="ko-KR"/>
        </w:rPr>
        <w:t>SNAAPPY</w:t>
      </w:r>
      <w:r>
        <w:rPr>
          <w:rFonts w:eastAsia="Malgun Gothic"/>
          <w:lang w:eastAsia="ko-KR"/>
        </w:rPr>
        <w:t>,</w:t>
      </w:r>
    </w:p>
    <w:p w14:paraId="12AA65F7" w14:textId="77777777" w:rsidR="00040B6E" w:rsidRDefault="00040B6E" w:rsidP="00040B6E">
      <w:pPr>
        <w:pStyle w:val="Listenabsatz"/>
        <w:numPr>
          <w:ilvl w:val="0"/>
          <w:numId w:val="26"/>
        </w:numPr>
        <w:spacing w:after="120" w:line="288" w:lineRule="auto"/>
        <w:rPr>
          <w:rFonts w:eastAsia="Malgun Gothic"/>
          <w:lang w:eastAsia="ko-KR"/>
        </w:rPr>
      </w:pPr>
      <w:r>
        <w:rPr>
          <w:rFonts w:eastAsia="Malgun Gothic" w:hint="eastAsia"/>
          <w:lang w:eastAsia="ko-KR"/>
        </w:rPr>
        <w:t>The</w:t>
      </w:r>
      <w:r>
        <w:rPr>
          <w:rFonts w:eastAsia="Malgun Gothic"/>
          <w:lang w:eastAsia="ko-KR"/>
        </w:rPr>
        <w:t xml:space="preserve"> Authorization Function responds to the revocation request. The response includes revocation time and the Token</w:t>
      </w:r>
      <w:r>
        <w:rPr>
          <w:rFonts w:eastAsiaTheme="minorEastAsia"/>
          <w:vertAlign w:val="subscript"/>
          <w:lang w:eastAsia="ko-KR"/>
        </w:rPr>
        <w:t>SNAAPPY</w:t>
      </w:r>
      <w:r>
        <w:rPr>
          <w:rFonts w:eastAsia="Malgun Gothic"/>
          <w:lang w:eastAsia="ko-KR"/>
        </w:rPr>
        <w:t xml:space="preserve"> with a hash signature which the Authorization Function generates using the Token</w:t>
      </w:r>
      <w:r>
        <w:rPr>
          <w:rFonts w:eastAsiaTheme="minorEastAsia"/>
          <w:vertAlign w:val="subscript"/>
          <w:lang w:eastAsia="ko-KR"/>
        </w:rPr>
        <w:t>SNAAPPY</w:t>
      </w:r>
      <w:r>
        <w:rPr>
          <w:rFonts w:eastAsia="Malgun Gothic"/>
          <w:lang w:eastAsia="ko-KR"/>
        </w:rPr>
        <w:t xml:space="preserve">, revocation time, and </w:t>
      </w:r>
      <w:r>
        <w:rPr>
          <w:rFonts w:eastAsiaTheme="minorEastAsia"/>
          <w:lang w:eastAsia="ko-KR"/>
        </w:rPr>
        <w:t>K</w:t>
      </w:r>
      <w:r>
        <w:rPr>
          <w:rFonts w:eastAsiaTheme="minorEastAsia"/>
          <w:vertAlign w:val="subscript"/>
          <w:lang w:eastAsia="ko-KR"/>
        </w:rPr>
        <w:t>SNAAPPY</w:t>
      </w:r>
      <w:r>
        <w:rPr>
          <w:rFonts w:eastAsia="Malgun Gothic"/>
          <w:lang w:eastAsia="ko-KR"/>
        </w:rPr>
        <w:t>; and</w:t>
      </w:r>
    </w:p>
    <w:p w14:paraId="2E166BF4" w14:textId="77777777" w:rsidR="00040B6E" w:rsidRDefault="00040B6E" w:rsidP="00040B6E">
      <w:pPr>
        <w:pStyle w:val="Listenabsatz"/>
        <w:numPr>
          <w:ilvl w:val="0"/>
          <w:numId w:val="26"/>
        </w:numPr>
        <w:spacing w:after="120" w:line="288" w:lineRule="auto"/>
        <w:rPr>
          <w:rFonts w:eastAsia="Malgun Gothic"/>
          <w:lang w:eastAsia="ko-KR"/>
        </w:rPr>
      </w:pPr>
      <w:r>
        <w:rPr>
          <w:rFonts w:eastAsia="Malgun Gothic"/>
          <w:lang w:eastAsia="ko-KR"/>
        </w:rPr>
        <w:t>The Authorization Function notifies the API exposing function of the revocation of the Token</w:t>
      </w:r>
      <w:r>
        <w:rPr>
          <w:rFonts w:eastAsiaTheme="minorEastAsia"/>
          <w:vertAlign w:val="subscript"/>
          <w:lang w:eastAsia="ko-KR"/>
        </w:rPr>
        <w:t>SNAAPPY</w:t>
      </w:r>
      <w:r>
        <w:rPr>
          <w:rFonts w:eastAsia="Malgun Gothic"/>
          <w:lang w:eastAsia="ko-KR"/>
        </w:rPr>
        <w:t>, with the revocation time. After the API exposing function receives the revocation notification of the Token</w:t>
      </w:r>
      <w:r>
        <w:rPr>
          <w:rFonts w:eastAsiaTheme="minorEastAsia"/>
          <w:vertAlign w:val="subscript"/>
          <w:lang w:eastAsia="ko-KR"/>
        </w:rPr>
        <w:t>SNAAPPY</w:t>
      </w:r>
      <w:r>
        <w:rPr>
          <w:rFonts w:eastAsia="Malgun Gothic"/>
          <w:lang w:eastAsia="ko-KR"/>
        </w:rPr>
        <w:t>, the API exposing function shall reject the API invocation from the API Invoker if the API Invoker invokes the service API with Token</w:t>
      </w:r>
      <w:r>
        <w:rPr>
          <w:rFonts w:eastAsiaTheme="minorEastAsia"/>
          <w:vertAlign w:val="subscript"/>
          <w:lang w:eastAsia="ko-KR"/>
        </w:rPr>
        <w:t>SNAAPPY</w:t>
      </w:r>
      <w:r>
        <w:rPr>
          <w:rFonts w:eastAsia="Malgun Gothic"/>
          <w:lang w:eastAsia="ko-KR"/>
        </w:rPr>
        <w:t xml:space="preserve"> of which the generated time is prior to the revocation time.</w:t>
      </w:r>
    </w:p>
    <w:p w14:paraId="2D384476" w14:textId="77777777" w:rsidR="00040B6E" w:rsidRPr="009357B5" w:rsidRDefault="00040B6E" w:rsidP="00040B6E">
      <w:pPr>
        <w:pStyle w:val="Listenabsatz"/>
        <w:numPr>
          <w:ilvl w:val="0"/>
          <w:numId w:val="25"/>
        </w:numPr>
        <w:spacing w:after="120" w:line="288" w:lineRule="auto"/>
        <w:contextualSpacing/>
        <w:rPr>
          <w:rFonts w:eastAsia="Malgun Gothic"/>
          <w:lang w:eastAsia="ko-KR"/>
        </w:rPr>
      </w:pPr>
      <w:r w:rsidRPr="009357B5">
        <w:rPr>
          <w:rFonts w:eastAsia="Malgun Gothic"/>
          <w:lang w:eastAsia="ko-KR"/>
        </w:rPr>
        <w:t xml:space="preserve">  The UE verifies the hash signature using </w:t>
      </w:r>
      <w:r w:rsidRPr="009357B5">
        <w:rPr>
          <w:rFonts w:eastAsiaTheme="minorEastAsia"/>
          <w:lang w:eastAsia="ko-KR"/>
        </w:rPr>
        <w:t>K</w:t>
      </w:r>
      <w:r w:rsidRPr="009357B5">
        <w:rPr>
          <w:rFonts w:eastAsiaTheme="minorEastAsia"/>
          <w:vertAlign w:val="subscript"/>
          <w:lang w:eastAsia="ko-KR"/>
        </w:rPr>
        <w:t>SNAAPPY</w:t>
      </w:r>
      <w:r>
        <w:rPr>
          <w:rFonts w:eastAsia="Malgun Gothic"/>
          <w:lang w:eastAsia="ko-KR"/>
        </w:rPr>
        <w:t>. The UE may inform the resource owner of the revocation result based on the verification.</w:t>
      </w:r>
    </w:p>
    <w:p w14:paraId="62A72E05" w14:textId="45380048" w:rsidR="00040B6E" w:rsidRPr="00B03B65" w:rsidRDefault="00040B6E" w:rsidP="00040B6E">
      <w:pPr>
        <w:pStyle w:val="berschrift3"/>
        <w:rPr>
          <w:rFonts w:eastAsiaTheme="minorEastAsia"/>
          <w:sz w:val="24"/>
        </w:rPr>
      </w:pPr>
      <w:bookmarkStart w:id="250" w:name="_Toc125363511"/>
      <w:r w:rsidRPr="001D1587">
        <w:rPr>
          <w:sz w:val="24"/>
          <w:lang w:eastAsia="ja-JP"/>
        </w:rPr>
        <w:t>6.</w:t>
      </w:r>
      <w:r>
        <w:rPr>
          <w:sz w:val="24"/>
          <w:lang w:eastAsia="ja-JP"/>
        </w:rPr>
        <w:t>11.2.3</w:t>
      </w:r>
      <w:r w:rsidRPr="001D1587">
        <w:rPr>
          <w:sz w:val="24"/>
          <w:lang w:eastAsia="ja-JP"/>
        </w:rPr>
        <w:tab/>
      </w:r>
      <w:r>
        <w:rPr>
          <w:szCs w:val="28"/>
          <w:lang w:eastAsia="ja-JP"/>
        </w:rPr>
        <w:t>S-KID</w:t>
      </w:r>
      <w:bookmarkEnd w:id="250"/>
    </w:p>
    <w:p w14:paraId="429D56C6" w14:textId="6F003FE0" w:rsidR="00040B6E" w:rsidRDefault="00040B6E" w:rsidP="00040B6E">
      <w:pPr>
        <w:rPr>
          <w:rFonts w:eastAsia="Malgun Gothic"/>
          <w:lang w:eastAsia="ko-KR"/>
        </w:rPr>
      </w:pPr>
      <w:r>
        <w:rPr>
          <w:rFonts w:eastAsia="Malgun Gothic"/>
          <w:lang w:eastAsia="ko-KR"/>
        </w:rPr>
        <w:t>S-KID is in NAI format as specified in clause 2.2 of IETF RFC 7542 [11], i.e. username@realm. The username part includes SNAAPPY Temporary UE Identifier (S-TID), and the realm part includes Home Network Identifier or Authorization Function Address.</w:t>
      </w:r>
    </w:p>
    <w:p w14:paraId="2916C56B" w14:textId="77777777" w:rsidR="00040B6E" w:rsidRDefault="00040B6E" w:rsidP="00040B6E">
      <w:pPr>
        <w:rPr>
          <w:rFonts w:eastAsia="Malgun Gothic"/>
          <w:lang w:eastAsia="ko-KR"/>
        </w:rPr>
      </w:pPr>
      <w:r>
        <w:rPr>
          <w:rFonts w:eastAsia="Malgun Gothic"/>
          <w:lang w:eastAsia="ko-KR"/>
        </w:rPr>
        <w:t xml:space="preserve">When deriving S-TID from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p>
    <w:p w14:paraId="69A06B64" w14:textId="77777777" w:rsidR="00040B6E"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hint="eastAsia"/>
          <w:lang w:eastAsia="ko-KR"/>
        </w:rPr>
        <w:t xml:space="preserve">FC = </w:t>
      </w:r>
      <w:r>
        <w:rPr>
          <w:rFonts w:eastAsia="Malgun Gothic"/>
          <w:lang w:eastAsia="ko-KR"/>
        </w:rPr>
        <w:t>0xXX;</w:t>
      </w:r>
    </w:p>
    <w:p w14:paraId="4A44CD25" w14:textId="77777777" w:rsidR="00040B6E"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lang w:eastAsia="ko-KR"/>
        </w:rPr>
        <w:t xml:space="preserve">P0  = </w:t>
      </w:r>
      <w:r>
        <w:rPr>
          <w:rFonts w:eastAsiaTheme="minorEastAsia"/>
          <w:lang w:eastAsia="ko-KR"/>
        </w:rPr>
        <w:t>"S-TID"</w:t>
      </w:r>
      <w:r>
        <w:rPr>
          <w:rFonts w:eastAsia="Malgun Gothic"/>
          <w:lang w:eastAsia="ko-KR"/>
        </w:rPr>
        <w:t>;</w:t>
      </w:r>
    </w:p>
    <w:p w14:paraId="4C7EDAE9" w14:textId="77777777" w:rsidR="00040B6E"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lang w:eastAsia="ko-KR"/>
        </w:rPr>
        <w:t>L0 = length of "S-TID";</w:t>
      </w:r>
    </w:p>
    <w:p w14:paraId="39A0E7A6" w14:textId="77777777" w:rsidR="00040B6E"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hint="eastAsia"/>
          <w:lang w:eastAsia="ko-KR"/>
        </w:rPr>
        <w:t>P</w:t>
      </w:r>
      <w:r>
        <w:rPr>
          <w:rFonts w:eastAsia="Malgun Gothic"/>
          <w:lang w:eastAsia="ko-KR"/>
        </w:rPr>
        <w:t>1 = SUPI;</w:t>
      </w:r>
    </w:p>
    <w:p w14:paraId="6CE39E53" w14:textId="77777777" w:rsidR="00040B6E"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lang w:eastAsia="ko-KR"/>
        </w:rPr>
        <w:t>L1 = length of SUPI.</w:t>
      </w:r>
    </w:p>
    <w:p w14:paraId="733DB9E1" w14:textId="77777777" w:rsidR="00040B6E" w:rsidRDefault="00040B6E" w:rsidP="00040B6E">
      <w:pPr>
        <w:rPr>
          <w:rFonts w:eastAsia="Malgun Gothic"/>
          <w:lang w:eastAsia="ko-KR"/>
        </w:rPr>
      </w:pPr>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w:t>
      </w:r>
      <w:r>
        <w:rPr>
          <w:rFonts w:eastAsiaTheme="minorEastAsia"/>
          <w:vertAlign w:val="subscript"/>
          <w:lang w:eastAsia="ko-KR"/>
        </w:rPr>
        <w:t>USF</w:t>
      </w:r>
      <w:r>
        <w:rPr>
          <w:rFonts w:eastAsia="Malgun Gothic"/>
          <w:lang w:eastAsia="ko-KR"/>
        </w:rPr>
        <w:t>.</w:t>
      </w:r>
    </w:p>
    <w:p w14:paraId="2210E3F4" w14:textId="77777777" w:rsidR="00040B6E" w:rsidRPr="00652EB8" w:rsidRDefault="00040B6E" w:rsidP="00040B6E">
      <w:pPr>
        <w:pStyle w:val="NO"/>
        <w:overflowPunct w:val="0"/>
        <w:autoSpaceDE w:val="0"/>
        <w:autoSpaceDN w:val="0"/>
        <w:adjustRightInd w:val="0"/>
        <w:textAlignment w:val="baseline"/>
      </w:pPr>
      <w:r w:rsidRPr="00E45B9C">
        <w:lastRenderedPageBreak/>
        <w:t>NOTE:</w:t>
      </w:r>
      <w:r w:rsidRPr="00E45B9C">
        <w:tab/>
        <w:t>FC value to be determined during normative phase.</w:t>
      </w:r>
    </w:p>
    <w:p w14:paraId="7D05BAD0" w14:textId="1803C8C9" w:rsidR="00040B6E" w:rsidRPr="00B03B65" w:rsidRDefault="00040B6E" w:rsidP="00040B6E">
      <w:pPr>
        <w:pStyle w:val="berschrift3"/>
        <w:rPr>
          <w:rFonts w:eastAsiaTheme="minorEastAsia"/>
          <w:sz w:val="24"/>
        </w:rPr>
      </w:pPr>
      <w:bookmarkStart w:id="251" w:name="_Toc125363512"/>
      <w:r w:rsidRPr="001D1587">
        <w:rPr>
          <w:sz w:val="24"/>
          <w:lang w:eastAsia="ja-JP"/>
        </w:rPr>
        <w:t>6.</w:t>
      </w:r>
      <w:r>
        <w:rPr>
          <w:sz w:val="24"/>
          <w:lang w:eastAsia="ja-JP"/>
        </w:rPr>
        <w:t>11.2.4</w:t>
      </w:r>
      <w:r w:rsidRPr="001D1587">
        <w:rPr>
          <w:sz w:val="24"/>
          <w:lang w:eastAsia="ja-JP"/>
        </w:rPr>
        <w:tab/>
      </w:r>
      <w:r>
        <w:rPr>
          <w:rFonts w:eastAsiaTheme="minorEastAsia"/>
          <w:lang w:eastAsia="ko-KR"/>
        </w:rPr>
        <w:t>K</w:t>
      </w:r>
      <w:r>
        <w:rPr>
          <w:rFonts w:eastAsiaTheme="minorEastAsia"/>
          <w:vertAlign w:val="subscript"/>
          <w:lang w:eastAsia="ko-KR"/>
        </w:rPr>
        <w:t xml:space="preserve">SNAAPPY </w:t>
      </w:r>
      <w:r>
        <w:rPr>
          <w:rFonts w:eastAsiaTheme="minorEastAsia" w:hint="eastAsia"/>
          <w:lang w:eastAsia="ko-KR"/>
        </w:rPr>
        <w:t>derivation function</w:t>
      </w:r>
      <w:bookmarkEnd w:id="251"/>
    </w:p>
    <w:p w14:paraId="5FDCC016" w14:textId="77777777" w:rsidR="00040B6E" w:rsidRDefault="00040B6E" w:rsidP="00040B6E">
      <w:pPr>
        <w:rPr>
          <w:rFonts w:eastAsia="Malgun Gothic"/>
          <w:lang w:eastAsia="ko-KR"/>
        </w:rPr>
      </w:pPr>
      <w:r>
        <w:rPr>
          <w:rFonts w:eastAsia="Malgun Gothic" w:hint="eastAsia"/>
          <w:lang w:eastAsia="ko-KR"/>
        </w:rPr>
        <w:t>When deriving</w:t>
      </w:r>
      <w:r>
        <w:rPr>
          <w:rFonts w:eastAsia="Malgun Gothic"/>
          <w:lang w:eastAsia="ko-KR"/>
        </w:rPr>
        <w:t xml:space="preserve"> </w:t>
      </w:r>
      <w:r>
        <w:rPr>
          <w:rFonts w:eastAsiaTheme="minorEastAsia"/>
          <w:lang w:eastAsia="ko-KR"/>
        </w:rPr>
        <w:t>K</w:t>
      </w:r>
      <w:r>
        <w:rPr>
          <w:rFonts w:eastAsiaTheme="minorEastAsia"/>
          <w:vertAlign w:val="subscript"/>
          <w:lang w:eastAsia="ko-KR"/>
        </w:rPr>
        <w:t>SNAAPPY</w:t>
      </w:r>
      <w:r>
        <w:rPr>
          <w:rFonts w:eastAsia="Malgun Gothic" w:hint="eastAsia"/>
          <w:lang w:eastAsia="ko-KR"/>
        </w:rPr>
        <w:t xml:space="preserve"> from</w:t>
      </w:r>
      <w:r>
        <w:rPr>
          <w:rFonts w:eastAsia="Malgun Gothic"/>
          <w:lang w:eastAsia="ko-KR"/>
        </w:rPr>
        <w:t xml:space="preserve">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p>
    <w:p w14:paraId="32C1F604" w14:textId="77777777" w:rsidR="00040B6E"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hint="eastAsia"/>
          <w:lang w:eastAsia="ko-KR"/>
        </w:rPr>
        <w:t>FC = 0x</w:t>
      </w:r>
      <w:r>
        <w:rPr>
          <w:rFonts w:eastAsia="Malgun Gothic"/>
          <w:lang w:eastAsia="ko-KR"/>
        </w:rPr>
        <w:t>YY;</w:t>
      </w:r>
    </w:p>
    <w:p w14:paraId="5607D21E" w14:textId="77777777" w:rsidR="00040B6E"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lang w:eastAsia="ko-KR"/>
        </w:rPr>
        <w:t>P0  = “Authorization”;</w:t>
      </w:r>
    </w:p>
    <w:p w14:paraId="05149A80" w14:textId="77777777" w:rsidR="00040B6E" w:rsidRPr="0029042C"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lang w:eastAsia="ko-KR"/>
        </w:rPr>
        <w:t>L0 = length of “Authorization”;</w:t>
      </w:r>
    </w:p>
    <w:p w14:paraId="0277CC90" w14:textId="77777777" w:rsidR="00040B6E" w:rsidRDefault="00040B6E" w:rsidP="00040B6E">
      <w:pPr>
        <w:rPr>
          <w:rFonts w:eastAsia="Malgun Gothic"/>
          <w:lang w:eastAsia="ko-KR"/>
        </w:rPr>
      </w:pPr>
      <w:r w:rsidRPr="0029042C">
        <w:rPr>
          <w:rFonts w:eastAsia="Malgun Gothic" w:hint="eastAsia"/>
          <w:lang w:eastAsia="ko-KR"/>
        </w:rPr>
        <w:t xml:space="preserve">The input key KEY shall be </w:t>
      </w:r>
      <w:r w:rsidRPr="0029042C">
        <w:rPr>
          <w:rFonts w:eastAsia="Malgun Gothic"/>
          <w:lang w:eastAsia="ko-KR"/>
        </w:rPr>
        <w:t xml:space="preserve">the </w:t>
      </w:r>
      <w:r w:rsidRPr="0029042C">
        <w:rPr>
          <w:rFonts w:eastAsiaTheme="minorEastAsia"/>
          <w:lang w:eastAsia="ko-KR"/>
        </w:rPr>
        <w:t>K</w:t>
      </w:r>
      <w:r w:rsidRPr="0029042C">
        <w:rPr>
          <w:rFonts w:eastAsiaTheme="minorEastAsia"/>
          <w:vertAlign w:val="subscript"/>
          <w:lang w:eastAsia="ko-KR"/>
        </w:rPr>
        <w:t>A</w:t>
      </w:r>
      <w:r>
        <w:rPr>
          <w:rFonts w:eastAsiaTheme="minorEastAsia"/>
          <w:vertAlign w:val="subscript"/>
          <w:lang w:eastAsia="ko-KR"/>
        </w:rPr>
        <w:t>USF</w:t>
      </w:r>
      <w:r w:rsidRPr="0029042C">
        <w:rPr>
          <w:rFonts w:eastAsia="Malgun Gothic" w:hint="eastAsia"/>
          <w:lang w:eastAsia="ko-KR"/>
        </w:rPr>
        <w:t>.</w:t>
      </w:r>
    </w:p>
    <w:p w14:paraId="48EF5C4C" w14:textId="77777777" w:rsidR="00040B6E" w:rsidRPr="00642D69" w:rsidRDefault="00040B6E" w:rsidP="00040B6E">
      <w:pPr>
        <w:pStyle w:val="NO"/>
        <w:overflowPunct w:val="0"/>
        <w:autoSpaceDE w:val="0"/>
        <w:autoSpaceDN w:val="0"/>
        <w:adjustRightInd w:val="0"/>
        <w:textAlignment w:val="baseline"/>
      </w:pPr>
      <w:r w:rsidRPr="00E45B9C">
        <w:t>NOTE:</w:t>
      </w:r>
      <w:r w:rsidRPr="00E45B9C">
        <w:tab/>
        <w:t>FC value to be determined during normative phase.</w:t>
      </w:r>
    </w:p>
    <w:p w14:paraId="21B49AFE" w14:textId="65E16840" w:rsidR="00040B6E" w:rsidRDefault="00040B6E" w:rsidP="00040B6E">
      <w:pPr>
        <w:pStyle w:val="berschrift3"/>
      </w:pPr>
      <w:bookmarkStart w:id="252" w:name="_Toc125363513"/>
      <w:r w:rsidRPr="0092145B">
        <w:t>6.</w:t>
      </w:r>
      <w:r>
        <w:t>11.3</w:t>
      </w:r>
      <w:r>
        <w:tab/>
        <w:t>Evaluation</w:t>
      </w:r>
      <w:bookmarkEnd w:id="252"/>
    </w:p>
    <w:p w14:paraId="28AAC26A" w14:textId="77777777" w:rsidR="00040B6E" w:rsidRDefault="00040B6E" w:rsidP="00040B6E">
      <w:pPr>
        <w:rPr>
          <w:rFonts w:eastAsia="Malgun Gothic"/>
        </w:rPr>
      </w:pPr>
      <w:r w:rsidRPr="00EB7972">
        <w:rPr>
          <w:rFonts w:eastAsia="Malgun Gothic"/>
        </w:rPr>
        <w:t>TBD</w:t>
      </w:r>
    </w:p>
    <w:p w14:paraId="1C19C414" w14:textId="77777777" w:rsidR="008C00E3" w:rsidRDefault="008C00E3" w:rsidP="008C00E3">
      <w:pPr>
        <w:pStyle w:val="berschrift2"/>
        <w:rPr>
          <w:rFonts w:cs="Arial"/>
          <w:sz w:val="28"/>
          <w:szCs w:val="28"/>
        </w:rPr>
      </w:pPr>
      <w:bookmarkStart w:id="253" w:name="_Toc125363523"/>
      <w:bookmarkStart w:id="254" w:name="_Toc125363514"/>
      <w:r w:rsidRPr="0092145B">
        <w:t>6.</w:t>
      </w:r>
      <w:r>
        <w:t>12</w:t>
      </w:r>
      <w:r>
        <w:tab/>
        <w:t>Solution #12: Providing and Revoking Resource Owner</w:t>
      </w:r>
      <w:r w:rsidRPr="00BD325B">
        <w:t xml:space="preserve"> Authorization</w:t>
      </w:r>
      <w:bookmarkEnd w:id="254"/>
    </w:p>
    <w:p w14:paraId="23840278" w14:textId="77777777" w:rsidR="008C00E3" w:rsidRDefault="008C00E3" w:rsidP="008C00E3">
      <w:pPr>
        <w:pStyle w:val="berschrift3"/>
      </w:pPr>
      <w:bookmarkStart w:id="255" w:name="_Toc125363515"/>
      <w:r w:rsidRPr="0092145B">
        <w:t>6.</w:t>
      </w:r>
      <w:r>
        <w:t>12.1</w:t>
      </w:r>
      <w:r>
        <w:tab/>
        <w:t>Introduction</w:t>
      </w:r>
      <w:bookmarkEnd w:id="255"/>
      <w:r>
        <w:t xml:space="preserve"> </w:t>
      </w:r>
    </w:p>
    <w:p w14:paraId="1A5F68D9" w14:textId="77777777" w:rsidR="008C00E3" w:rsidRDefault="008C00E3" w:rsidP="008C00E3">
      <w:pPr>
        <w:rPr>
          <w:rFonts w:eastAsia="Malgun Gothic"/>
          <w:lang w:eastAsia="ko-KR"/>
        </w:rPr>
      </w:pPr>
      <w:r>
        <w:rPr>
          <w:rFonts w:eastAsia="Malgun Gothic" w:hint="eastAsia"/>
          <w:lang w:eastAsia="ko-KR"/>
        </w:rPr>
        <w:t xml:space="preserve">This solution addresses </w:t>
      </w:r>
      <w:r>
        <w:rPr>
          <w:rFonts w:eastAsia="Malgun Gothic"/>
          <w:lang w:eastAsia="ko-KR"/>
        </w:rPr>
        <w:t>Key Issue #2 "Checking authorization before allowing access".</w:t>
      </w:r>
    </w:p>
    <w:p w14:paraId="59460999" w14:textId="77777777" w:rsidR="008C00E3" w:rsidRDefault="008C00E3" w:rsidP="008C00E3">
      <w:pPr>
        <w:rPr>
          <w:rFonts w:eastAsia="Malgun Gothic"/>
          <w:lang w:eastAsia="ko-KR"/>
        </w:rPr>
      </w:pPr>
      <w:r>
        <w:rPr>
          <w:rFonts w:eastAsia="Malgun Gothic" w:hint="eastAsia"/>
          <w:lang w:eastAsia="ko-KR"/>
        </w:rPr>
        <w:t>This solution proposes to use</w:t>
      </w:r>
      <w:r>
        <w:rPr>
          <w:rFonts w:eastAsia="Malgun Gothic"/>
          <w:lang w:eastAsia="ko-KR"/>
        </w:rPr>
        <w:t xml:space="preserve"> a resourse owner’s</w:t>
      </w:r>
      <w:r>
        <w:rPr>
          <w:rFonts w:eastAsia="Malgun Gothic" w:hint="eastAsia"/>
          <w:lang w:eastAsia="ko-KR"/>
        </w:rPr>
        <w:t xml:space="preserve"> </w:t>
      </w:r>
      <w:r>
        <w:rPr>
          <w:rFonts w:eastAsia="Malgun Gothic"/>
          <w:lang w:eastAsia="ko-KR"/>
        </w:rPr>
        <w:t>3GPP credentials for UE to generate a token, which is used to validate an API Invoker accessing the resource owner’s resources.</w:t>
      </w:r>
    </w:p>
    <w:p w14:paraId="6EEB1855" w14:textId="77777777" w:rsidR="008C00E3" w:rsidRPr="00510309" w:rsidRDefault="008C00E3" w:rsidP="008C00E3">
      <w:r>
        <w:rPr>
          <w:rFonts w:eastAsia="Malgun Gothic"/>
          <w:lang w:eastAsia="ko-KR"/>
        </w:rPr>
        <w:t>A resource owner in this solution is an end-user who is using the UE.</w:t>
      </w:r>
    </w:p>
    <w:p w14:paraId="4C116858" w14:textId="77777777" w:rsidR="008C00E3" w:rsidRDefault="008C00E3" w:rsidP="008C00E3">
      <w:pPr>
        <w:pStyle w:val="berschrift3"/>
      </w:pPr>
      <w:bookmarkStart w:id="256" w:name="_Toc125363516"/>
      <w:r w:rsidRPr="0092145B">
        <w:t>6.</w:t>
      </w:r>
      <w:r>
        <w:t>12.2</w:t>
      </w:r>
      <w:r>
        <w:tab/>
        <w:t>Solution details</w:t>
      </w:r>
      <w:bookmarkEnd w:id="256"/>
    </w:p>
    <w:p w14:paraId="52DCCE5C" w14:textId="77777777" w:rsidR="008C00E3" w:rsidRPr="001D1587" w:rsidRDefault="008C00E3" w:rsidP="008C00E3">
      <w:pPr>
        <w:pStyle w:val="berschrift3"/>
        <w:rPr>
          <w:sz w:val="24"/>
        </w:rPr>
      </w:pPr>
      <w:bookmarkStart w:id="257" w:name="_Toc125363517"/>
      <w:r w:rsidRPr="001D1587">
        <w:rPr>
          <w:sz w:val="24"/>
          <w:lang w:eastAsia="ja-JP"/>
        </w:rPr>
        <w:t>6.</w:t>
      </w:r>
      <w:r>
        <w:rPr>
          <w:sz w:val="24"/>
          <w:lang w:eastAsia="ja-JP"/>
        </w:rPr>
        <w:t>12</w:t>
      </w:r>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bookmarkEnd w:id="257"/>
    </w:p>
    <w:p w14:paraId="7BE589D1" w14:textId="77777777" w:rsidR="008C00E3" w:rsidRDefault="008C00E3" w:rsidP="008C00E3">
      <w:pPr>
        <w:jc w:val="center"/>
      </w:pPr>
      <w:r>
        <w:object w:dxaOrig="17580" w:dyaOrig="8731" w14:anchorId="49F13695">
          <v:shape id="_x0000_i1211" type="#_x0000_t75" style="width:481.65pt;height:240.1pt" o:ole="">
            <v:imagedata r:id="rId41" o:title=""/>
          </v:shape>
          <o:OLEObject Type="Embed" ProgID="Visio.Drawing.11" ShapeID="_x0000_i1211" DrawAspect="Content" ObjectID="_1736190029" r:id="rId45"/>
        </w:object>
      </w:r>
    </w:p>
    <w:p w14:paraId="2FE5146F" w14:textId="77777777" w:rsidR="008C00E3" w:rsidRDefault="008C00E3" w:rsidP="008C00E3">
      <w:pPr>
        <w:jc w:val="center"/>
      </w:pPr>
      <w:r>
        <w:t>Figure 6.12.2.1-1 architecture for CAPIF with SNA enhancement</w:t>
      </w:r>
    </w:p>
    <w:p w14:paraId="024DA365" w14:textId="77777777" w:rsidR="008C00E3" w:rsidRPr="00840A14" w:rsidRDefault="008C00E3" w:rsidP="008C00E3">
      <w:r>
        <w:lastRenderedPageBreak/>
        <w:t>This solution uses an architecture proposed in solution #2 of TR 23.700-95 [3]. As defined in TR 23.700-95 [3], the Resource owner client is an application client used by end-user or subscriber of the API provider domain's service provider.</w:t>
      </w:r>
    </w:p>
    <w:p w14:paraId="77820E96" w14:textId="77777777" w:rsidR="008C00E3" w:rsidRPr="001D1587" w:rsidRDefault="008C00E3" w:rsidP="008C00E3">
      <w:pPr>
        <w:pStyle w:val="berschrift3"/>
        <w:rPr>
          <w:sz w:val="24"/>
        </w:rPr>
      </w:pPr>
      <w:bookmarkStart w:id="258" w:name="_Toc125363518"/>
      <w:r w:rsidRPr="001D1587">
        <w:rPr>
          <w:sz w:val="24"/>
          <w:lang w:eastAsia="ja-JP"/>
        </w:rPr>
        <w:t>6.</w:t>
      </w:r>
      <w:r>
        <w:rPr>
          <w:sz w:val="24"/>
          <w:lang w:eastAsia="ja-JP"/>
        </w:rPr>
        <w:t>12.2.2</w:t>
      </w:r>
      <w:r w:rsidRPr="001D1587">
        <w:rPr>
          <w:sz w:val="24"/>
          <w:lang w:eastAsia="ja-JP"/>
        </w:rPr>
        <w:tab/>
      </w:r>
      <w:r>
        <w:rPr>
          <w:sz w:val="24"/>
          <w:lang w:eastAsia="ja-JP"/>
        </w:rPr>
        <w:t>Procedure</w:t>
      </w:r>
      <w:bookmarkEnd w:id="258"/>
    </w:p>
    <w:p w14:paraId="537699D6" w14:textId="77777777" w:rsidR="008C00E3" w:rsidRDefault="008C00E3" w:rsidP="008C00E3">
      <w:pPr>
        <w:rPr>
          <w:rFonts w:eastAsia="Malgun Gothic"/>
          <w:lang w:eastAsia="ko-KR"/>
        </w:rPr>
      </w:pPr>
      <w:r>
        <w:rPr>
          <w:rFonts w:eastAsia="Malgun Gothic"/>
          <w:lang w:eastAsia="ko-KR"/>
        </w:rPr>
        <w:t xml:space="preserve">Pre-requisite: </w:t>
      </w:r>
    </w:p>
    <w:p w14:paraId="07F89591" w14:textId="77777777" w:rsidR="008C00E3" w:rsidRPr="00774FE3" w:rsidRDefault="008C00E3" w:rsidP="008C00E3">
      <w:pPr>
        <w:pStyle w:val="Listenabsatz"/>
        <w:numPr>
          <w:ilvl w:val="0"/>
          <w:numId w:val="29"/>
        </w:numPr>
        <w:spacing w:after="120" w:line="288" w:lineRule="auto"/>
      </w:pPr>
      <w:r>
        <w:t xml:space="preserve">During the </w:t>
      </w:r>
      <w:r w:rsidRPr="003C175B">
        <w:rPr>
          <w:rFonts w:eastAsia="Malgun Gothic" w:hint="eastAsia"/>
          <w:lang w:eastAsia="ko-KR"/>
        </w:rPr>
        <w:t xml:space="preserve">primary authentication, AUSF </w:t>
      </w:r>
      <w:r w:rsidRPr="003C175B">
        <w:rPr>
          <w:rFonts w:eastAsia="Malgun Gothic"/>
          <w:lang w:eastAsia="ko-KR"/>
        </w:rPr>
        <w:t>receives</w:t>
      </w:r>
      <w:r w:rsidRPr="003C175B">
        <w:rPr>
          <w:rFonts w:eastAsia="Malgun Gothic" w:hint="eastAsia"/>
          <w:lang w:eastAsia="ko-KR"/>
        </w:rPr>
        <w:t xml:space="preserve"> Routing Indicator for Authorization Function</w:t>
      </w:r>
      <w:r w:rsidRPr="003C175B">
        <w:rPr>
          <w:rFonts w:eastAsia="Malgun Gothic"/>
          <w:lang w:eastAsia="ko-KR"/>
        </w:rPr>
        <w:t xml:space="preserve"> from UDM.</w:t>
      </w:r>
    </w:p>
    <w:p w14:paraId="668E8196" w14:textId="77777777" w:rsidR="008C00E3" w:rsidRPr="00774FE3" w:rsidRDefault="008C00E3" w:rsidP="008C00E3">
      <w:pPr>
        <w:pStyle w:val="Listenabsatz"/>
        <w:numPr>
          <w:ilvl w:val="0"/>
          <w:numId w:val="29"/>
        </w:numPr>
        <w:spacing w:after="120" w:line="288" w:lineRule="auto"/>
      </w:pPr>
      <w:r w:rsidRPr="00125B07">
        <w:rPr>
          <w:rFonts w:eastAsia="Malgun Gothic" w:hint="eastAsia"/>
          <w:lang w:eastAsia="ko-KR"/>
        </w:rPr>
        <w:t xml:space="preserve">After the primary authentication, UE and AUSF generate </w:t>
      </w:r>
      <w:r w:rsidRPr="00125B07">
        <w:rPr>
          <w:rFonts w:eastAsia="Malgun Gothic"/>
          <w:lang w:eastAsia="ko-KR"/>
        </w:rPr>
        <w:t>S-KID (SNAAPPY Key Identifier) and K</w:t>
      </w:r>
      <w:r w:rsidRPr="00125B07">
        <w:rPr>
          <w:rFonts w:eastAsiaTheme="minorEastAsia"/>
          <w:vertAlign w:val="subscript"/>
          <w:lang w:eastAsia="ko-KR"/>
        </w:rPr>
        <w:t>Auz</w:t>
      </w:r>
      <w:r w:rsidRPr="00125B07">
        <w:rPr>
          <w:rFonts w:eastAsia="Malgun Gothic" w:hint="eastAsia"/>
          <w:lang w:eastAsia="ko-KR"/>
        </w:rPr>
        <w:t xml:space="preserve"> from </w:t>
      </w:r>
      <w:r w:rsidRPr="00125B07">
        <w:rPr>
          <w:rFonts w:eastAsia="Malgun Gothic"/>
          <w:lang w:eastAsia="ko-KR"/>
        </w:rPr>
        <w:t>K</w:t>
      </w:r>
      <w:r w:rsidRPr="00125B07">
        <w:rPr>
          <w:rFonts w:eastAsiaTheme="minorEastAsia"/>
          <w:vertAlign w:val="subscript"/>
          <w:lang w:eastAsia="ko-KR"/>
        </w:rPr>
        <w:t>AUSF</w:t>
      </w:r>
      <w:r w:rsidRPr="00125B07">
        <w:rPr>
          <w:rFonts w:eastAsia="Malgun Gothic"/>
          <w:lang w:eastAsia="ko-KR"/>
        </w:rPr>
        <w:t xml:space="preserve"> </w:t>
      </w:r>
      <w:r w:rsidRPr="00125B07">
        <w:rPr>
          <w:rFonts w:eastAsia="Malgun Gothic" w:hint="eastAsia"/>
          <w:lang w:eastAsia="ko-KR"/>
        </w:rPr>
        <w:t>as detailed in 6.</w:t>
      </w:r>
      <w:r>
        <w:rPr>
          <w:rFonts w:eastAsia="Malgun Gothic"/>
          <w:lang w:eastAsia="ko-KR"/>
        </w:rPr>
        <w:t>12</w:t>
      </w:r>
      <w:r w:rsidRPr="00125B07">
        <w:rPr>
          <w:rFonts w:eastAsia="Malgun Gothic" w:hint="eastAsia"/>
          <w:lang w:eastAsia="ko-KR"/>
        </w:rPr>
        <w:t>.2.3</w:t>
      </w:r>
      <w:r w:rsidRPr="00125B07">
        <w:rPr>
          <w:rFonts w:eastAsia="Malgun Gothic"/>
          <w:lang w:eastAsia="ko-KR"/>
        </w:rPr>
        <w:t xml:space="preserve"> and 6.</w:t>
      </w:r>
      <w:r>
        <w:rPr>
          <w:rFonts w:eastAsia="Malgun Gothic"/>
          <w:lang w:eastAsia="ko-KR"/>
        </w:rPr>
        <w:t>12</w:t>
      </w:r>
      <w:r w:rsidRPr="00125B07">
        <w:rPr>
          <w:rFonts w:eastAsia="Malgun Gothic"/>
          <w:lang w:eastAsia="ko-KR"/>
        </w:rPr>
        <w:t>.2.4</w:t>
      </w:r>
      <w:r w:rsidRPr="00125B07">
        <w:rPr>
          <w:rFonts w:eastAsia="Malgun Gothic" w:hint="eastAsia"/>
          <w:lang w:eastAsia="ko-KR"/>
        </w:rPr>
        <w:t xml:space="preserve"> of this document</w:t>
      </w:r>
      <w:r w:rsidRPr="00125B07">
        <w:rPr>
          <w:rFonts w:eastAsia="Malgun Gothic"/>
          <w:lang w:eastAsia="ko-KR"/>
        </w:rPr>
        <w:t>, respectively. After the key material is generated, AUSF selects the Authorization Function based on the Routing Indicator and sends the K</w:t>
      </w:r>
      <w:r w:rsidRPr="00125B07">
        <w:rPr>
          <w:rFonts w:eastAsiaTheme="minorEastAsia"/>
          <w:vertAlign w:val="subscript"/>
          <w:lang w:eastAsia="ko-KR"/>
        </w:rPr>
        <w:t>Auz</w:t>
      </w:r>
      <w:r w:rsidRPr="00125B07">
        <w:rPr>
          <w:rFonts w:eastAsia="Malgun Gothic"/>
          <w:lang w:eastAsia="ko-KR"/>
        </w:rPr>
        <w:t>, S-KID, and SUPI to the Authorization Function. The Authorization Function stores the latest information sent by the AUSF.</w:t>
      </w:r>
    </w:p>
    <w:p w14:paraId="040E5440" w14:textId="77777777" w:rsidR="008C00E3" w:rsidRDefault="008C00E3" w:rsidP="008C00E3">
      <w:pPr>
        <w:pStyle w:val="Listenabsatz"/>
        <w:numPr>
          <w:ilvl w:val="0"/>
          <w:numId w:val="28"/>
        </w:numPr>
        <w:spacing w:after="120" w:line="288" w:lineRule="auto"/>
      </w:pPr>
      <w:r>
        <w:t xml:space="preserve">Information on Authorization Function (e.g. address, Routing Indicator, etc.) which holds the </w:t>
      </w:r>
      <w:r w:rsidRPr="00125B07">
        <w:rPr>
          <w:rFonts w:eastAsiaTheme="minorEastAsia"/>
          <w:lang w:eastAsia="ko-KR"/>
        </w:rPr>
        <w:t>K</w:t>
      </w:r>
      <w:r w:rsidRPr="00125B07">
        <w:rPr>
          <w:rFonts w:eastAsiaTheme="minorEastAsia"/>
          <w:vertAlign w:val="subscript"/>
          <w:lang w:eastAsia="ko-KR"/>
        </w:rPr>
        <w:t>Auz</w:t>
      </w:r>
      <w:r>
        <w:t xml:space="preserve"> is provisioned to the UE (e.g. during registration procedure).</w:t>
      </w:r>
    </w:p>
    <w:p w14:paraId="34C2DF49" w14:textId="77777777" w:rsidR="008C00E3" w:rsidRPr="00774FE3" w:rsidRDefault="008C00E3" w:rsidP="008C00E3">
      <w:pPr>
        <w:pStyle w:val="Listenabsatz"/>
        <w:numPr>
          <w:ilvl w:val="0"/>
          <w:numId w:val="28"/>
        </w:numPr>
        <w:spacing w:after="120" w:line="288" w:lineRule="auto"/>
        <w:ind w:hanging="357"/>
      </w:pPr>
      <w:r>
        <w:t>API Invoker knows which APIs require a resource owner's authorization.</w:t>
      </w:r>
    </w:p>
    <w:p w14:paraId="32FCCAAA" w14:textId="77777777" w:rsidR="008C00E3" w:rsidRDefault="008C00E3" w:rsidP="008C00E3">
      <w:r>
        <w:object w:dxaOrig="12570" w:dyaOrig="11160" w14:anchorId="45C7C693">
          <v:shape id="_x0000_i1212" type="#_x0000_t75" style="width:481.35pt;height:427.3pt" o:ole="">
            <v:imagedata r:id="rId46" o:title=""/>
          </v:shape>
          <o:OLEObject Type="Embed" ProgID="Visio.Drawing.15" ShapeID="_x0000_i1212" DrawAspect="Content" ObjectID="_1736190030" r:id="rId47"/>
        </w:object>
      </w:r>
    </w:p>
    <w:p w14:paraId="26F798C0" w14:textId="77777777" w:rsidR="008C00E3" w:rsidRDefault="008C00E3" w:rsidP="008C00E3">
      <w:pPr>
        <w:jc w:val="center"/>
      </w:pPr>
      <w:r>
        <w:t>Figure 6.12.2.2-1 Procedure for resource owner authorization based API invocation</w:t>
      </w:r>
    </w:p>
    <w:p w14:paraId="03ABD20C" w14:textId="77777777" w:rsidR="008C00E3" w:rsidRPr="00A23CB3" w:rsidRDefault="008C00E3" w:rsidP="008C00E3">
      <w:pPr>
        <w:pStyle w:val="Listenabsatz"/>
        <w:numPr>
          <w:ilvl w:val="0"/>
          <w:numId w:val="27"/>
        </w:numPr>
        <w:spacing w:after="120" w:line="288" w:lineRule="auto"/>
        <w:ind w:hanging="357"/>
        <w:rPr>
          <w:rFonts w:eastAsia="Malgun Gothic"/>
          <w:lang w:eastAsia="ko-KR"/>
        </w:rPr>
      </w:pPr>
      <w:r>
        <w:lastRenderedPageBreak/>
        <w:t xml:space="preserve">If API Invoker does not have </w:t>
      </w:r>
      <w:r>
        <w:rPr>
          <w:rFonts w:eastAsiaTheme="minorEastAsia"/>
          <w:lang w:eastAsia="ko-KR"/>
        </w:rPr>
        <w:t>Token</w:t>
      </w:r>
      <w:r w:rsidRPr="00103332">
        <w:rPr>
          <w:rFonts w:eastAsiaTheme="minorEastAsia"/>
          <w:vertAlign w:val="subscript"/>
          <w:lang w:eastAsia="ko-KR"/>
        </w:rPr>
        <w:t>Auz</w:t>
      </w:r>
      <w:r>
        <w:rPr>
          <w:rFonts w:eastAsiaTheme="minorEastAsia"/>
          <w:lang w:eastAsia="ko-KR"/>
        </w:rPr>
        <w:t xml:space="preserve"> for service API invocation which requires the resource owner’s authorization, </w:t>
      </w:r>
      <w:r>
        <w:t>API Invoker needs to request resource owner’s authorization for the API invocation even if the API invocation is authorized from API exposing function as defined in TS 33.122 [5].</w:t>
      </w:r>
    </w:p>
    <w:p w14:paraId="71A5D718"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hint="eastAsia"/>
          <w:lang w:eastAsia="ko-KR"/>
        </w:rPr>
        <w:t>A</w:t>
      </w:r>
      <w:r>
        <w:rPr>
          <w:rFonts w:eastAsia="Malgun Gothic"/>
          <w:lang w:eastAsia="ko-KR"/>
        </w:rPr>
        <w:t>PI Invoker requests resource owner’s authorization for the API invocation. The request message includes Service API name (e.g. QoS API, location API, etc.) and API Invoker Information (e.g. API Invoker identity which is provided from CAPIF Core Function).</w:t>
      </w:r>
    </w:p>
    <w:p w14:paraId="0239B187" w14:textId="77777777" w:rsidR="008C00E3" w:rsidRDefault="008C00E3" w:rsidP="008C00E3">
      <w:pPr>
        <w:pStyle w:val="Listenabsatz"/>
        <w:numPr>
          <w:ilvl w:val="0"/>
          <w:numId w:val="27"/>
        </w:numPr>
        <w:spacing w:after="120" w:line="288" w:lineRule="auto"/>
        <w:ind w:hanging="357"/>
        <w:rPr>
          <w:rFonts w:eastAsia="Malgun Gothic"/>
          <w:lang w:eastAsia="ko-KR"/>
        </w:rPr>
      </w:pPr>
      <w:r w:rsidRPr="002F2871">
        <w:rPr>
          <w:rFonts w:eastAsia="Malgun Gothic"/>
          <w:lang w:eastAsia="ko-KR"/>
        </w:rPr>
        <w:t>When the resource owner decides to give an authorization on the Service API name to the API Invoker (e.g. using GUI), UE generates a</w:t>
      </w:r>
      <w:r>
        <w:rPr>
          <w:rFonts w:eastAsia="Malgun Gothic" w:hint="eastAsia"/>
          <w:lang w:eastAsia="ko-KR"/>
        </w:rPr>
        <w:t>n authorization</w:t>
      </w:r>
      <w:r w:rsidRPr="002F2871">
        <w:rPr>
          <w:rFonts w:eastAsia="Malgun Gothic"/>
          <w:lang w:eastAsia="ko-KR"/>
        </w:rPr>
        <w:t xml:space="preserve"> token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hint="eastAsia"/>
          <w:lang w:eastAsia="ko-KR"/>
        </w:rPr>
        <w:t>)</w:t>
      </w:r>
      <w:r w:rsidRPr="002F2871">
        <w:rPr>
          <w:rFonts w:eastAsia="Malgun Gothic"/>
          <w:lang w:eastAsia="ko-KR"/>
        </w:rPr>
        <w:t xml:space="preserve">. The claims of </w:t>
      </w:r>
      <w:r>
        <w:rPr>
          <w:rFonts w:eastAsia="Malgun Gothic"/>
          <w:lang w:eastAsia="ko-KR"/>
        </w:rPr>
        <w:t xml:space="preserve">the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lang w:eastAsia="ko-KR"/>
        </w:rPr>
        <w:t xml:space="preserve"> include service API name, S-KID (SNAAPPY Key Identifier), API Invoker Information, “Authorized”, generated time, and validity time.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lang w:eastAsia="ko-KR"/>
        </w:rPr>
        <w:t xml:space="preserve"> contains the claims (</w:t>
      </w:r>
      <w:r w:rsidRPr="002F2871">
        <w:rPr>
          <w:rFonts w:eastAsiaTheme="minorEastAsia"/>
          <w:lang w:eastAsia="ko-KR"/>
        </w:rPr>
        <w:t>Token</w:t>
      </w:r>
      <w:r w:rsidRPr="002F2871">
        <w:rPr>
          <w:rFonts w:eastAsiaTheme="minorEastAsia"/>
          <w:vertAlign w:val="subscript"/>
          <w:lang w:eastAsia="ko-KR"/>
        </w:rPr>
        <w:t>Auz, claim</w:t>
      </w:r>
      <w:r w:rsidRPr="002F2871">
        <w:rPr>
          <w:rFonts w:eastAsia="Malgun Gothic"/>
          <w:lang w:eastAsia="ko-KR"/>
        </w:rPr>
        <w:t>) and the verification information (</w:t>
      </w:r>
      <w:r w:rsidRPr="002F2871">
        <w:rPr>
          <w:rFonts w:eastAsiaTheme="minorEastAsia"/>
          <w:lang w:eastAsia="ko-KR"/>
        </w:rPr>
        <w:t>Token</w:t>
      </w:r>
      <w:r w:rsidRPr="002F2871">
        <w:rPr>
          <w:rFonts w:eastAsiaTheme="minorEastAsia"/>
          <w:vertAlign w:val="subscript"/>
          <w:lang w:eastAsia="ko-KR"/>
        </w:rPr>
        <w:t>Auz, verify</w:t>
      </w:r>
      <w:r w:rsidRPr="002F2871">
        <w:rPr>
          <w:rFonts w:eastAsia="Malgun Gothic"/>
          <w:lang w:eastAsia="ko-KR"/>
        </w:rPr>
        <w:t xml:space="preserve">). Details of S-KID </w:t>
      </w:r>
      <w:r>
        <w:rPr>
          <w:rFonts w:eastAsia="Malgun Gothic"/>
          <w:lang w:eastAsia="ko-KR"/>
        </w:rPr>
        <w:t xml:space="preserve">and the corresponding key </w:t>
      </w:r>
      <w:r w:rsidRPr="002F2871">
        <w:rPr>
          <w:rFonts w:eastAsia="Malgun Gothic"/>
          <w:lang w:eastAsia="ko-KR"/>
        </w:rPr>
        <w:t>K</w:t>
      </w:r>
      <w:r w:rsidRPr="002F2871">
        <w:rPr>
          <w:rFonts w:eastAsiaTheme="minorEastAsia"/>
          <w:vertAlign w:val="subscript"/>
          <w:lang w:eastAsia="ko-KR"/>
        </w:rPr>
        <w:t>Auz</w:t>
      </w:r>
      <w:r>
        <w:rPr>
          <w:rFonts w:eastAsia="Malgun Gothic"/>
          <w:lang w:eastAsia="ko-KR"/>
        </w:rPr>
        <w:t xml:space="preserve"> are</w:t>
      </w:r>
      <w:r w:rsidRPr="002F2871">
        <w:rPr>
          <w:rFonts w:eastAsia="Malgun Gothic"/>
          <w:lang w:eastAsia="ko-KR"/>
        </w:rPr>
        <w:t xml:space="preserve"> specified in 6.X.2.</w:t>
      </w:r>
      <w:r>
        <w:rPr>
          <w:rFonts w:eastAsia="Malgun Gothic"/>
          <w:lang w:eastAsia="ko-KR"/>
        </w:rPr>
        <w:t>3 and 6.X.2.4</w:t>
      </w:r>
      <w:r w:rsidRPr="002F2871">
        <w:rPr>
          <w:rFonts w:eastAsia="Malgun Gothic"/>
          <w:lang w:eastAsia="ko-KR"/>
        </w:rPr>
        <w:t xml:space="preserve"> of this document</w:t>
      </w:r>
      <w:r>
        <w:rPr>
          <w:rFonts w:eastAsia="Malgun Gothic"/>
          <w:lang w:eastAsia="ko-KR"/>
        </w:rPr>
        <w:t>, respectively</w:t>
      </w:r>
      <w:r w:rsidRPr="002F2871">
        <w:rPr>
          <w:rFonts w:eastAsia="Malgun Gothic"/>
          <w:lang w:eastAsia="ko-KR"/>
        </w:rPr>
        <w:t xml:space="preserve">. </w:t>
      </w:r>
      <w:r w:rsidRPr="002F2871">
        <w:rPr>
          <w:rFonts w:eastAsiaTheme="minorEastAsia"/>
          <w:lang w:eastAsia="ko-KR"/>
        </w:rPr>
        <w:t>Token</w:t>
      </w:r>
      <w:r w:rsidRPr="002F2871">
        <w:rPr>
          <w:rFonts w:eastAsiaTheme="minorEastAsia"/>
          <w:vertAlign w:val="subscript"/>
          <w:lang w:eastAsia="ko-KR"/>
        </w:rPr>
        <w:t>Auz, verify</w:t>
      </w:r>
      <w:r w:rsidRPr="002F2871">
        <w:rPr>
          <w:rFonts w:eastAsia="Malgun Gothic"/>
          <w:lang w:eastAsia="ko-KR"/>
        </w:rPr>
        <w:t xml:space="preserve"> is generated as detailed in 6.X.2.5 by using the claims and the key K</w:t>
      </w:r>
      <w:r w:rsidRPr="002F2871">
        <w:rPr>
          <w:rFonts w:eastAsiaTheme="minorEastAsia"/>
          <w:vertAlign w:val="subscript"/>
          <w:lang w:eastAsia="ko-KR"/>
        </w:rPr>
        <w:t>Auz</w:t>
      </w:r>
      <w:r w:rsidRPr="002F2871">
        <w:rPr>
          <w:rFonts w:eastAsia="Malgun Gothic"/>
          <w:lang w:eastAsia="ko-KR"/>
        </w:rPr>
        <w:t>.</w:t>
      </w:r>
    </w:p>
    <w:p w14:paraId="7A5C3A9E"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lang w:eastAsia="ko-KR"/>
        </w:rPr>
        <w:t xml:space="preserve">If the resource owner gives the authorization for the API invocation, UE responds with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w:t>
      </w:r>
      <w:r>
        <w:rPr>
          <w:rFonts w:eastAsia="Malgun Gothic"/>
          <w:lang w:eastAsia="ko-KR"/>
        </w:rPr>
        <w:t xml:space="preserve"> Upon receving the response, the API Invoker stores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 (</w:t>
      </w:r>
      <w:r>
        <w:rPr>
          <w:rFonts w:eastAsia="Malgun Gothic"/>
          <w:lang w:eastAsia="ko-KR"/>
        </w:rPr>
        <w:t xml:space="preserve">e.g. application layer ID or GPSI or SUPI). The API Invoker can use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API invocation until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is expired by an expiration time or revoked by the resource owner, even when there is no online connection between the API Invoker and the UE.</w:t>
      </w:r>
    </w:p>
    <w:p w14:paraId="3F41B08B"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lang w:eastAsia="ko-KR"/>
        </w:rPr>
        <w:t xml:space="preserve">API Invoker performs the service API invocation with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w:t>
      </w:r>
    </w:p>
    <w:p w14:paraId="561E99B0"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lang w:eastAsia="ko-KR"/>
        </w:rPr>
        <w:t>API exposing function requests token verification to Authorization Function, via CAPIF-9 interface.</w:t>
      </w:r>
    </w:p>
    <w:p w14:paraId="6EFAE2EE"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matched to S-KID which is included in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hint="eastAsia"/>
          <w:lang w:eastAsia="ko-KR"/>
        </w:rPr>
        <w:t xml:space="preserve"> </w:t>
      </w:r>
      <w:r>
        <w:rPr>
          <w:rFonts w:eastAsia="Malgun Gothic"/>
          <w:lang w:eastAsia="ko-KR"/>
        </w:rPr>
        <w:t xml:space="preserve">and verifies the </w:t>
      </w:r>
      <w:r>
        <w:rPr>
          <w:rFonts w:eastAsiaTheme="minorEastAsia"/>
          <w:lang w:eastAsia="ko-KR"/>
        </w:rPr>
        <w:t>Token</w:t>
      </w:r>
      <w:r w:rsidRPr="00103332">
        <w:rPr>
          <w:rFonts w:eastAsiaTheme="minorEastAsia"/>
          <w:vertAlign w:val="subscript"/>
          <w:lang w:eastAsia="ko-KR"/>
        </w:rPr>
        <w:t>Auz</w:t>
      </w:r>
      <w:r w:rsidRPr="00D428FE">
        <w:rPr>
          <w:rFonts w:eastAsia="Malgun Gothic" w:hint="eastAsia"/>
          <w:lang w:eastAsia="ko-KR"/>
        </w:rPr>
        <w:t xml:space="preserve"> </w:t>
      </w:r>
      <w:r w:rsidRPr="00290350">
        <w:rPr>
          <w:rFonts w:eastAsia="Malgun Gothic" w:hint="eastAsia"/>
          <w:lang w:eastAsia="ko-KR"/>
        </w:rPr>
        <w:t>using</w:t>
      </w:r>
      <w:r>
        <w:rPr>
          <w:rFonts w:eastAsia="Malgun Gothic" w:hint="eastAsia"/>
          <w:lang w:eastAsia="ko-KR"/>
        </w:rPr>
        <w:t xml:space="preserve"> </w:t>
      </w:r>
      <w:r>
        <w:rPr>
          <w:rFonts w:eastAsiaTheme="minorEastAsia"/>
          <w:lang w:eastAsia="ko-KR"/>
        </w:rPr>
        <w:t>K</w:t>
      </w:r>
      <w:r w:rsidRPr="00103332">
        <w:rPr>
          <w:rFonts w:eastAsiaTheme="minorEastAsia"/>
          <w:vertAlign w:val="subscript"/>
          <w:lang w:eastAsia="ko-KR"/>
        </w:rPr>
        <w:t>Auz</w:t>
      </w:r>
      <w:r w:rsidRPr="00290350">
        <w:rPr>
          <w:rFonts w:eastAsia="Malgun Gothic" w:hint="eastAsia"/>
          <w:lang w:eastAsia="ko-KR"/>
        </w:rPr>
        <w:t>.</w:t>
      </w:r>
    </w:p>
    <w:p w14:paraId="29E0B72E" w14:textId="77777777" w:rsidR="008C00E3" w:rsidRDefault="008C00E3" w:rsidP="008C00E3">
      <w:pPr>
        <w:pStyle w:val="Listenabsatz"/>
        <w:numPr>
          <w:ilvl w:val="0"/>
          <w:numId w:val="27"/>
        </w:numPr>
        <w:spacing w:after="120" w:line="288" w:lineRule="auto"/>
        <w:ind w:hanging="357"/>
        <w:rPr>
          <w:rFonts w:eastAsia="Malgun Gothic"/>
          <w:lang w:eastAsia="ko-KR"/>
        </w:rPr>
      </w:pPr>
      <w:r w:rsidRPr="00290350">
        <w:rPr>
          <w:rFonts w:eastAsia="Malgun Gothic"/>
          <w:lang w:eastAsia="ko-KR"/>
        </w:rPr>
        <w:t>Authorization Function responds with the verification result and UE ID</w:t>
      </w:r>
      <w:r>
        <w:rPr>
          <w:rFonts w:eastAsia="Malgun Gothic"/>
          <w:lang w:eastAsia="ko-KR"/>
        </w:rPr>
        <w:t xml:space="preserve"> (SUPI or GPSI)</w:t>
      </w:r>
      <w:r w:rsidRPr="00290350">
        <w:rPr>
          <w:rFonts w:eastAsia="Malgun Gothic"/>
          <w:lang w:eastAsia="ko-KR"/>
        </w:rPr>
        <w:t>.</w:t>
      </w:r>
    </w:p>
    <w:p w14:paraId="2CE016C9"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lang w:eastAsia="ko-KR"/>
        </w:rPr>
        <w:t xml:space="preserve">If the verification result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successful, API exposing function stores the</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w:t>
      </w:r>
      <w:r>
        <w:rPr>
          <w:rFonts w:eastAsia="Malgun Gothic"/>
          <w:lang w:eastAsia="ko-KR"/>
        </w:rPr>
        <w:t xml:space="preserve"> (SUPI or GPSI)</w:t>
      </w:r>
      <w:r>
        <w:rPr>
          <w:rFonts w:eastAsia="Malgun Gothic" w:hint="eastAsia"/>
          <w:lang w:eastAsia="ko-KR"/>
        </w:rPr>
        <w:t xml:space="preserve">. </w:t>
      </w:r>
      <w:r>
        <w:rPr>
          <w:rFonts w:eastAsia="Malgun Gothic"/>
          <w:lang w:eastAsia="ko-KR"/>
        </w:rPr>
        <w:t xml:space="preserve">Untill API exposing function receives a revocation notification for the service API invocation or </w:t>
      </w:r>
      <w:r>
        <w:rPr>
          <w:rFonts w:eastAsia="Malgun Gothic" w:hint="eastAsia"/>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expired by an expiration time</w:t>
      </w:r>
      <w:r>
        <w:rPr>
          <w:rFonts w:eastAsia="Malgun Gothic"/>
          <w:lang w:eastAsia="ko-KR"/>
        </w:rPr>
        <w:t xml:space="preserve">, API exposing function uses the </w:t>
      </w:r>
      <w:r>
        <w:rPr>
          <w:rFonts w:eastAsia="Malgun Gothic" w:hint="eastAsia"/>
          <w:lang w:eastAsia="ko-KR"/>
        </w:rPr>
        <w:t>stored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for authorizing the API Invoker without</w:t>
      </w:r>
      <w:r>
        <w:rPr>
          <w:rFonts w:eastAsia="Malgun Gothic"/>
          <w:lang w:eastAsia="ko-KR"/>
        </w:rPr>
        <w:t xml:space="preserve"> performing token verification request to</w:t>
      </w:r>
      <w:r>
        <w:rPr>
          <w:rFonts w:eastAsia="Malgun Gothic" w:hint="eastAsia"/>
          <w:lang w:eastAsia="ko-KR"/>
        </w:rPr>
        <w:t xml:space="preserve"> </w:t>
      </w:r>
      <w:r>
        <w:rPr>
          <w:rFonts w:eastAsia="Malgun Gothic"/>
          <w:lang w:eastAsia="ko-KR"/>
        </w:rPr>
        <w:t>Authorization Function.</w:t>
      </w:r>
    </w:p>
    <w:p w14:paraId="2BD6E3E7" w14:textId="77777777" w:rsidR="008C00E3" w:rsidRDefault="008C00E3" w:rsidP="008C00E3">
      <w:pPr>
        <w:pStyle w:val="Listenabsatz"/>
        <w:numPr>
          <w:ilvl w:val="0"/>
          <w:numId w:val="27"/>
        </w:numPr>
        <w:spacing w:after="120" w:line="288" w:lineRule="auto"/>
        <w:ind w:hanging="357"/>
        <w:rPr>
          <w:rFonts w:eastAsia="Malgun Gothic"/>
          <w:lang w:eastAsia="ko-KR"/>
        </w:rPr>
      </w:pPr>
      <w:r w:rsidRPr="00290350">
        <w:rPr>
          <w:rFonts w:eastAsia="Malgun Gothic"/>
          <w:lang w:eastAsia="ko-KR"/>
        </w:rPr>
        <w:t xml:space="preserve">API </w:t>
      </w:r>
      <w:r>
        <w:rPr>
          <w:rFonts w:eastAsia="Malgun Gothic"/>
          <w:lang w:eastAsia="ko-KR"/>
        </w:rPr>
        <w:t>Invoker receives the service API invocation response.</w:t>
      </w:r>
    </w:p>
    <w:p w14:paraId="6DF1E850"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hint="eastAsia"/>
          <w:lang w:eastAsia="ko-KR"/>
        </w:rPr>
        <w:t xml:space="preserve">If the resource owner </w:t>
      </w:r>
      <w:r>
        <w:rPr>
          <w:rFonts w:eastAsia="Malgun Gothic"/>
          <w:lang w:eastAsia="ko-KR"/>
        </w:rPr>
        <w:t>does not want for the API Invoker</w:t>
      </w:r>
      <w:r>
        <w:rPr>
          <w:rFonts w:eastAsia="Malgun Gothic" w:hint="eastAsia"/>
          <w:lang w:eastAsia="ko-KR"/>
        </w:rPr>
        <w:t xml:space="preserve"> to</w:t>
      </w:r>
      <w:r>
        <w:rPr>
          <w:rFonts w:eastAsia="Malgun Gothic"/>
          <w:lang w:eastAsia="ko-KR"/>
        </w:rPr>
        <w:t xml:space="preserve"> invoke the service API, </w:t>
      </w:r>
      <w:r>
        <w:rPr>
          <w:rFonts w:eastAsia="Malgun Gothic" w:hint="eastAsia"/>
          <w:lang w:eastAsia="ko-KR"/>
        </w:rPr>
        <w:t>t</w:t>
      </w:r>
      <w:r>
        <w:rPr>
          <w:rFonts w:eastAsia="Malgun Gothic"/>
          <w:lang w:eastAsia="ko-KR"/>
        </w:rPr>
        <w:t xml:space="preserve">he resource owner can </w:t>
      </w:r>
      <w:r>
        <w:rPr>
          <w:rFonts w:eastAsia="Malgun Gothic" w:hint="eastAsia"/>
          <w:lang w:eastAsia="ko-KR"/>
        </w:rPr>
        <w:t xml:space="preserve">revoke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t>
      </w:r>
      <w:r>
        <w:rPr>
          <w:rFonts w:eastAsia="Malgun Gothic"/>
          <w:lang w:eastAsia="ko-KR"/>
        </w:rPr>
        <w:t xml:space="preserve">anytime </w:t>
      </w:r>
      <w:r>
        <w:rPr>
          <w:rFonts w:eastAsia="Malgun Gothic" w:hint="eastAsia"/>
          <w:lang w:eastAsia="ko-KR"/>
        </w:rPr>
        <w:t>be</w:t>
      </w:r>
      <w:r>
        <w:rPr>
          <w:rFonts w:eastAsia="Malgun Gothic"/>
          <w:lang w:eastAsia="ko-KR"/>
        </w:rPr>
        <w:t xml:space="preserve">fore the validity time of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by using resource owner client. When the resource owner decides to revoke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service API, UE generates a revocation token (</w:t>
      </w:r>
      <w:r>
        <w:rPr>
          <w:rFonts w:eastAsiaTheme="minorEastAsia"/>
          <w:lang w:eastAsia="ko-KR"/>
        </w:rPr>
        <w:t>Token</w:t>
      </w:r>
      <w:r>
        <w:rPr>
          <w:rFonts w:eastAsiaTheme="minorEastAsia"/>
          <w:vertAlign w:val="subscript"/>
          <w:lang w:eastAsia="ko-KR"/>
        </w:rPr>
        <w:t>Rev</w:t>
      </w:r>
      <w:r>
        <w:rPr>
          <w:rFonts w:eastAsia="Malgun Gothic" w:hint="eastAsia"/>
          <w:lang w:eastAsia="ko-KR"/>
        </w:rPr>
        <w:t>)</w:t>
      </w:r>
      <w:r>
        <w:rPr>
          <w:rFonts w:eastAsia="Malgun Gothic"/>
          <w:lang w:eastAsia="ko-KR"/>
        </w:rPr>
        <w:t xml:space="preserve">. The claims of </w:t>
      </w:r>
      <w:r>
        <w:rPr>
          <w:rFonts w:eastAsiaTheme="minorEastAsia"/>
          <w:lang w:eastAsia="ko-KR"/>
        </w:rPr>
        <w:t>Token</w:t>
      </w:r>
      <w:r>
        <w:rPr>
          <w:rFonts w:eastAsiaTheme="minorEastAsia"/>
          <w:vertAlign w:val="subscript"/>
          <w:lang w:eastAsia="ko-KR"/>
        </w:rPr>
        <w:t>Rev</w:t>
      </w:r>
      <w:r>
        <w:rPr>
          <w:rFonts w:eastAsia="Malgun Gothic"/>
          <w:lang w:eastAsia="ko-KR"/>
        </w:rPr>
        <w:t xml:space="preserve"> include service API name, A-KID, API Invoker information, “Not authorized”, generated time. </w:t>
      </w:r>
      <w:r>
        <w:rPr>
          <w:rFonts w:eastAsiaTheme="minorEastAsia"/>
          <w:lang w:eastAsia="ko-KR"/>
        </w:rPr>
        <w:t>Token</w:t>
      </w:r>
      <w:r>
        <w:rPr>
          <w:rFonts w:eastAsiaTheme="minorEastAsia"/>
          <w:vertAlign w:val="subscript"/>
          <w:lang w:eastAsia="ko-KR"/>
        </w:rPr>
        <w:t>Rev</w:t>
      </w:r>
      <w:r>
        <w:rPr>
          <w:rFonts w:eastAsia="Malgun Gothic"/>
          <w:lang w:eastAsia="ko-KR"/>
        </w:rPr>
        <w:t xml:space="preserve"> contains the claims (</w:t>
      </w:r>
      <w:r>
        <w:rPr>
          <w:rFonts w:eastAsiaTheme="minorEastAsia"/>
          <w:lang w:eastAsia="ko-KR"/>
        </w:rPr>
        <w:t>Token</w:t>
      </w:r>
      <w:r>
        <w:rPr>
          <w:rFonts w:eastAsiaTheme="minorEastAsia"/>
          <w:vertAlign w:val="subscript"/>
          <w:lang w:eastAsia="ko-KR"/>
        </w:rPr>
        <w:t>Rev, claim</w:t>
      </w:r>
      <w:r>
        <w:rPr>
          <w:rFonts w:eastAsia="Malgun Gothic"/>
          <w:lang w:eastAsia="ko-KR"/>
        </w:rPr>
        <w:t>) and the verification information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is generated as detailed in 6.X.2.5 by using the claims and the key K</w:t>
      </w:r>
      <w:r w:rsidRPr="00103332">
        <w:rPr>
          <w:rFonts w:eastAsiaTheme="minorEastAsia"/>
          <w:vertAlign w:val="subscript"/>
          <w:lang w:eastAsia="ko-KR"/>
        </w:rPr>
        <w:t>Auz</w:t>
      </w:r>
      <w:r>
        <w:rPr>
          <w:rFonts w:eastAsia="Malgun Gothic"/>
          <w:lang w:eastAsia="ko-KR"/>
        </w:rPr>
        <w:t>.</w:t>
      </w:r>
    </w:p>
    <w:p w14:paraId="746A2544"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Theme="minorEastAsia"/>
          <w:lang w:eastAsia="ko-KR"/>
        </w:rPr>
        <w:t xml:space="preserve">UE and Authorization function perform mutual authentication based on TLS-PSK as specified in clause 6.5.2.1 in TS 33.122, where PSK can be derived from </w:t>
      </w:r>
      <w:r>
        <w:rPr>
          <w:rFonts w:eastAsia="Malgun Gothic"/>
          <w:lang w:eastAsia="ko-KR"/>
        </w:rPr>
        <w:t>K</w:t>
      </w:r>
      <w:r w:rsidRPr="00103332">
        <w:rPr>
          <w:rFonts w:eastAsiaTheme="minorEastAsia"/>
          <w:vertAlign w:val="subscript"/>
          <w:lang w:eastAsia="ko-KR"/>
        </w:rPr>
        <w:t>Auz</w:t>
      </w:r>
      <w:r>
        <w:rPr>
          <w:rFonts w:eastAsiaTheme="minorEastAsia"/>
          <w:lang w:eastAsia="ko-KR"/>
        </w:rPr>
        <w:t>. The Token</w:t>
      </w:r>
      <w:r>
        <w:rPr>
          <w:rFonts w:eastAsiaTheme="minorEastAsia"/>
          <w:vertAlign w:val="subscript"/>
          <w:lang w:eastAsia="ko-KR"/>
        </w:rPr>
        <w:t>Rev</w:t>
      </w:r>
      <w:r>
        <w:rPr>
          <w:rFonts w:eastAsia="Malgun Gothic" w:hint="eastAsia"/>
          <w:lang w:eastAsia="ko-KR"/>
        </w:rPr>
        <w:t xml:space="preserve"> is transmitted to Authorization Function via CAPIF-8 </w:t>
      </w:r>
      <w:r>
        <w:rPr>
          <w:rFonts w:eastAsia="Malgun Gothic"/>
          <w:lang w:eastAsia="ko-KR"/>
        </w:rPr>
        <w:t xml:space="preserve">interface </w:t>
      </w:r>
      <w:r>
        <w:rPr>
          <w:rFonts w:eastAsia="Malgun Gothic" w:hint="eastAsia"/>
          <w:lang w:eastAsia="ko-KR"/>
        </w:rPr>
        <w:t xml:space="preserve">with </w:t>
      </w:r>
      <w:r>
        <w:rPr>
          <w:rFonts w:eastAsia="Malgun Gothic"/>
          <w:lang w:eastAsia="ko-KR"/>
        </w:rPr>
        <w:t>r</w:t>
      </w:r>
      <w:r>
        <w:rPr>
          <w:rFonts w:eastAsia="Malgun Gothic" w:hint="eastAsia"/>
          <w:lang w:eastAsia="ko-KR"/>
        </w:rPr>
        <w:t xml:space="preserve">evocation </w:t>
      </w:r>
      <w:r>
        <w:rPr>
          <w:rFonts w:eastAsia="Malgun Gothic"/>
          <w:lang w:eastAsia="ko-KR"/>
        </w:rPr>
        <w:t>r</w:t>
      </w:r>
      <w:r>
        <w:rPr>
          <w:rFonts w:eastAsia="Malgun Gothic" w:hint="eastAsia"/>
          <w:lang w:eastAsia="ko-KR"/>
        </w:rPr>
        <w:t>equest message.</w:t>
      </w:r>
    </w:p>
    <w:p w14:paraId="2724AA99"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by using S-KID which is included in the </w:t>
      </w:r>
      <w:r>
        <w:rPr>
          <w:rFonts w:eastAsiaTheme="minorEastAsia"/>
          <w:lang w:eastAsia="ko-KR"/>
        </w:rPr>
        <w:t>Token</w:t>
      </w:r>
      <w:r>
        <w:rPr>
          <w:rFonts w:eastAsiaTheme="minorEastAsia"/>
          <w:vertAlign w:val="subscript"/>
          <w:lang w:eastAsia="ko-KR"/>
        </w:rPr>
        <w:t>Rev, claim</w:t>
      </w:r>
      <w:r>
        <w:rPr>
          <w:rFonts w:eastAsia="Malgun Gothic"/>
          <w:lang w:eastAsia="ko-KR"/>
        </w:rPr>
        <w:t xml:space="preserve">. Authorization Function verifies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using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w:t>
      </w:r>
    </w:p>
    <w:p w14:paraId="44B18407"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lang w:eastAsia="ko-KR"/>
        </w:rPr>
        <w:t xml:space="preserve">Authorization Function notifies the revocation on the API Invoker’s service API invocation. The revocation notification includes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and UE ID.</w:t>
      </w:r>
    </w:p>
    <w:p w14:paraId="6922CF37"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hint="eastAsia"/>
          <w:lang w:eastAsia="ko-KR"/>
        </w:rPr>
        <w:t xml:space="preserve">For the same UE ID </w:t>
      </w:r>
      <w:r>
        <w:rPr>
          <w:rFonts w:eastAsia="Malgun Gothic"/>
          <w:lang w:eastAsia="ko-KR"/>
        </w:rPr>
        <w:t xml:space="preserve">stored at step 9 and received at step 14, API exposing function finds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which has same service API name and API Invoker information as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 xml:space="preserve">If the generated time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prior to that of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API exposing function revokes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and stores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After this</w:t>
      </w:r>
      <w:r w:rsidRPr="00555F2C">
        <w:rPr>
          <w:rFonts w:eastAsia="Malgun Gothic"/>
          <w:lang w:eastAsia="ko-KR"/>
        </w:rPr>
        <w:t xml:space="preserve">, if </w:t>
      </w:r>
      <w:r w:rsidRPr="00D82ED5">
        <w:rPr>
          <w:rFonts w:eastAsia="Malgun Gothic"/>
          <w:lang w:eastAsia="ko-KR"/>
        </w:rPr>
        <w:t xml:space="preserve">the </w:t>
      </w:r>
      <w:r w:rsidRPr="00555F2C">
        <w:rPr>
          <w:rFonts w:eastAsia="Malgun Gothic"/>
          <w:lang w:eastAsia="ko-KR"/>
        </w:rPr>
        <w:t>API Invoker performs service API invocation using</w:t>
      </w:r>
      <w:r w:rsidRPr="00D82ED5">
        <w:rPr>
          <w:rFonts w:eastAsia="Malgun Gothic"/>
          <w:lang w:eastAsia="ko-KR"/>
        </w:rPr>
        <w:t xml:space="preserve"> the revoked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sidRPr="00555F2C">
        <w:rPr>
          <w:rFonts w:eastAsia="Malgun Gothic" w:hint="eastAsia"/>
          <w:lang w:eastAsia="ko-KR"/>
        </w:rPr>
        <w:t xml:space="preserve">, API exposing </w:t>
      </w:r>
      <w:r w:rsidRPr="00555F2C">
        <w:rPr>
          <w:rFonts w:eastAsia="Malgun Gothic" w:hint="eastAsia"/>
          <w:lang w:eastAsia="ko-KR"/>
        </w:rPr>
        <w:lastRenderedPageBreak/>
        <w:t>function shall reject the API invocation</w:t>
      </w:r>
      <w:r w:rsidRPr="00555F2C">
        <w:rPr>
          <w:rFonts w:eastAsia="Malgun Gothic"/>
          <w:lang w:eastAsia="ko-KR"/>
        </w:rPr>
        <w:t xml:space="preserve"> request by noticing that the generation time in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sidRPr="00555F2C">
        <w:rPr>
          <w:rFonts w:eastAsia="Malgun Gothic"/>
          <w:lang w:eastAsia="ko-KR"/>
        </w:rPr>
        <w:t xml:space="preserve"> is prior to the generation time in</w:t>
      </w:r>
      <w:r>
        <w:rPr>
          <w:rFonts w:eastAsia="Malgun Gothic"/>
          <w:lang w:eastAsia="ko-KR"/>
        </w:rPr>
        <w:t xml:space="preserve"> the </w:t>
      </w:r>
      <w:r>
        <w:rPr>
          <w:rFonts w:eastAsiaTheme="minorEastAsia"/>
          <w:lang w:eastAsia="ko-KR"/>
        </w:rPr>
        <w:t>Token</w:t>
      </w:r>
      <w:r>
        <w:rPr>
          <w:rFonts w:eastAsiaTheme="minorEastAsia"/>
          <w:vertAlign w:val="subscript"/>
          <w:lang w:eastAsia="ko-KR"/>
        </w:rPr>
        <w:t>Rev</w:t>
      </w:r>
      <w:r w:rsidRPr="00555F2C">
        <w:rPr>
          <w:rFonts w:eastAsia="Malgun Gothic" w:hint="eastAsia"/>
          <w:lang w:eastAsia="ko-KR"/>
        </w:rPr>
        <w:t>.</w:t>
      </w:r>
    </w:p>
    <w:p w14:paraId="7774668A" w14:textId="77777777" w:rsidR="008C00E3" w:rsidRDefault="008C00E3" w:rsidP="008C00E3">
      <w:pPr>
        <w:pStyle w:val="Listenabsatz"/>
        <w:numPr>
          <w:ilvl w:val="0"/>
          <w:numId w:val="27"/>
        </w:numPr>
        <w:spacing w:after="120" w:line="288" w:lineRule="auto"/>
        <w:ind w:hanging="357"/>
        <w:rPr>
          <w:rFonts w:eastAsia="Malgun Gothic"/>
          <w:lang w:eastAsia="ko-KR"/>
        </w:rPr>
      </w:pPr>
      <w:r w:rsidRPr="00D84043">
        <w:rPr>
          <w:rFonts w:eastAsia="Malgun Gothic" w:hint="eastAsia"/>
          <w:lang w:eastAsia="ko-KR"/>
        </w:rPr>
        <w:t xml:space="preserve">API exposing function notifies the revocation </w:t>
      </w:r>
      <w:r>
        <w:rPr>
          <w:rFonts w:eastAsia="Malgun Gothic"/>
          <w:lang w:eastAsia="ko-KR"/>
        </w:rPr>
        <w:t>of</w:t>
      </w:r>
      <w:r w:rsidRPr="00D84043">
        <w:rPr>
          <w:rFonts w:eastAsia="Malgun Gothic" w:hint="eastAsia"/>
          <w:lang w:eastAsia="ko-KR"/>
        </w:rPr>
        <w:t xml:space="preserve"> </w:t>
      </w:r>
      <w:r w:rsidRPr="00D84043">
        <w:rPr>
          <w:rFonts w:eastAsia="Malgun Gothic"/>
          <w:lang w:eastAsia="ko-KR"/>
        </w:rPr>
        <w:t>the token</w:t>
      </w:r>
      <w:r w:rsidRPr="00D84043">
        <w:rPr>
          <w:rFonts w:eastAsia="Malgun Gothic" w:hint="eastAsia"/>
          <w:lang w:eastAsia="ko-KR"/>
        </w:rPr>
        <w:t>.</w:t>
      </w:r>
    </w:p>
    <w:p w14:paraId="478EBC1C" w14:textId="77777777" w:rsidR="008C00E3" w:rsidRPr="00B03B65" w:rsidRDefault="008C00E3" w:rsidP="008C00E3">
      <w:pPr>
        <w:pStyle w:val="berschrift3"/>
        <w:rPr>
          <w:rFonts w:eastAsiaTheme="minorEastAsia"/>
          <w:sz w:val="24"/>
        </w:rPr>
      </w:pPr>
      <w:bookmarkStart w:id="259" w:name="_Toc125363519"/>
      <w:r>
        <w:rPr>
          <w:sz w:val="24"/>
          <w:lang w:eastAsia="ja-JP"/>
        </w:rPr>
        <w:t>6.12.2.3</w:t>
      </w:r>
      <w:r w:rsidRPr="001D1587">
        <w:rPr>
          <w:sz w:val="24"/>
          <w:lang w:eastAsia="ja-JP"/>
        </w:rPr>
        <w:tab/>
      </w:r>
      <w:r>
        <w:rPr>
          <w:szCs w:val="28"/>
          <w:lang w:eastAsia="ja-JP"/>
        </w:rPr>
        <w:t>S-KID</w:t>
      </w:r>
      <w:bookmarkEnd w:id="259"/>
    </w:p>
    <w:p w14:paraId="49D3614D" w14:textId="77777777" w:rsidR="008C00E3" w:rsidRDefault="008C00E3" w:rsidP="008C00E3">
      <w:pPr>
        <w:rPr>
          <w:rFonts w:eastAsia="Malgun Gothic"/>
          <w:lang w:eastAsia="ko-KR"/>
        </w:rPr>
      </w:pPr>
      <w:r>
        <w:rPr>
          <w:rFonts w:eastAsia="Malgun Gothic"/>
          <w:lang w:eastAsia="ko-KR"/>
        </w:rPr>
        <w:t>S-KID is in NAI format as specified in clause 2.2 of IETF RFC 7542 [11], i.e. username@realm. The username part includes the Routing Indicator for Authorization Function and S-TID (SNAAPPY Temporary UE Identifier), and the realm part includes Home Network Identifier.</w:t>
      </w:r>
    </w:p>
    <w:p w14:paraId="4D48ACBA" w14:textId="77777777" w:rsidR="008C00E3" w:rsidRDefault="008C00E3" w:rsidP="008C00E3">
      <w:pPr>
        <w:rPr>
          <w:rFonts w:eastAsia="Malgun Gothic"/>
          <w:lang w:eastAsia="ko-KR"/>
        </w:rPr>
      </w:pPr>
      <w:r>
        <w:rPr>
          <w:rFonts w:eastAsia="Malgun Gothic"/>
          <w:lang w:eastAsia="ko-KR"/>
        </w:rPr>
        <w:t xml:space="preserve">When deriving S-TID from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p>
    <w:p w14:paraId="781728AB"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hint="eastAsia"/>
          <w:lang w:eastAsia="ko-KR"/>
        </w:rPr>
        <w:t xml:space="preserve">FC = </w:t>
      </w:r>
      <w:r>
        <w:rPr>
          <w:rFonts w:eastAsia="Malgun Gothic"/>
          <w:lang w:eastAsia="ko-KR"/>
        </w:rPr>
        <w:t>0xXX;</w:t>
      </w:r>
    </w:p>
    <w:p w14:paraId="2B8024CE"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lang w:eastAsia="ko-KR"/>
        </w:rPr>
        <w:t xml:space="preserve">P0  = </w:t>
      </w:r>
      <w:r>
        <w:rPr>
          <w:rFonts w:eastAsiaTheme="minorEastAsia"/>
          <w:lang w:eastAsia="ko-KR"/>
        </w:rPr>
        <w:t>"S-TID"</w:t>
      </w:r>
      <w:r>
        <w:rPr>
          <w:rFonts w:eastAsia="Malgun Gothic"/>
          <w:lang w:eastAsia="ko-KR"/>
        </w:rPr>
        <w:t>;</w:t>
      </w:r>
    </w:p>
    <w:p w14:paraId="6E10AFE6"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lang w:eastAsia="ko-KR"/>
        </w:rPr>
        <w:t>L0 = length of "S-TID";</w:t>
      </w:r>
    </w:p>
    <w:p w14:paraId="11390C2F"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hint="eastAsia"/>
          <w:lang w:eastAsia="ko-KR"/>
        </w:rPr>
        <w:t>P</w:t>
      </w:r>
      <w:r>
        <w:rPr>
          <w:rFonts w:eastAsia="Malgun Gothic"/>
          <w:lang w:eastAsia="ko-KR"/>
        </w:rPr>
        <w:t>1 = SUPI;</w:t>
      </w:r>
    </w:p>
    <w:p w14:paraId="549523D7"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lang w:eastAsia="ko-KR"/>
        </w:rPr>
        <w:t>L1 = length of SUPI.</w:t>
      </w:r>
    </w:p>
    <w:p w14:paraId="788CD4DB" w14:textId="77777777" w:rsidR="008C00E3" w:rsidRDefault="008C00E3" w:rsidP="008C00E3">
      <w:pPr>
        <w:rPr>
          <w:rFonts w:eastAsia="Malgun Gothic"/>
          <w:lang w:eastAsia="ko-KR"/>
        </w:rPr>
      </w:pPr>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w:t>
      </w:r>
      <w:r>
        <w:rPr>
          <w:rFonts w:eastAsiaTheme="minorEastAsia"/>
          <w:vertAlign w:val="subscript"/>
          <w:lang w:eastAsia="ko-KR"/>
        </w:rPr>
        <w:t>USF</w:t>
      </w:r>
      <w:r>
        <w:rPr>
          <w:rFonts w:eastAsia="Malgun Gothic"/>
          <w:lang w:eastAsia="ko-KR"/>
        </w:rPr>
        <w:t>.</w:t>
      </w:r>
    </w:p>
    <w:p w14:paraId="4DCEC906" w14:textId="77777777" w:rsidR="008C00E3" w:rsidRPr="00652EB8" w:rsidRDefault="008C00E3" w:rsidP="008C00E3">
      <w:pPr>
        <w:pStyle w:val="NO"/>
        <w:overflowPunct w:val="0"/>
        <w:autoSpaceDE w:val="0"/>
        <w:autoSpaceDN w:val="0"/>
        <w:adjustRightInd w:val="0"/>
        <w:textAlignment w:val="baseline"/>
      </w:pPr>
      <w:r w:rsidRPr="00E45B9C">
        <w:t>NOTE:</w:t>
      </w:r>
      <w:r w:rsidRPr="00E45B9C">
        <w:tab/>
        <w:t>FC value to be determined during normative phase.</w:t>
      </w:r>
    </w:p>
    <w:p w14:paraId="1102C193" w14:textId="77777777" w:rsidR="008C00E3" w:rsidRPr="00B03B65" w:rsidRDefault="008C00E3" w:rsidP="008C00E3">
      <w:pPr>
        <w:pStyle w:val="berschrift3"/>
        <w:rPr>
          <w:rFonts w:eastAsiaTheme="minorEastAsia"/>
          <w:sz w:val="24"/>
        </w:rPr>
      </w:pPr>
      <w:bookmarkStart w:id="260" w:name="_Toc125363520"/>
      <w:r w:rsidRPr="001D1587">
        <w:rPr>
          <w:sz w:val="24"/>
          <w:lang w:eastAsia="ja-JP"/>
        </w:rPr>
        <w:t>6.</w:t>
      </w:r>
      <w:r>
        <w:rPr>
          <w:sz w:val="24"/>
          <w:lang w:eastAsia="ja-JP"/>
        </w:rPr>
        <w:t>12.2.4</w:t>
      </w:r>
      <w:r w:rsidRPr="001D1587">
        <w:rPr>
          <w:sz w:val="24"/>
          <w:lang w:eastAsia="ja-JP"/>
        </w:rPr>
        <w:tab/>
      </w:r>
      <w:r>
        <w:rPr>
          <w:rFonts w:eastAsiaTheme="minorEastAsia"/>
          <w:lang w:eastAsia="ko-KR"/>
        </w:rPr>
        <w:t>K</w:t>
      </w:r>
      <w:r w:rsidRPr="00103332">
        <w:rPr>
          <w:rFonts w:eastAsiaTheme="minorEastAsia"/>
          <w:vertAlign w:val="subscript"/>
          <w:lang w:eastAsia="ko-KR"/>
        </w:rPr>
        <w:t>Auz</w:t>
      </w:r>
      <w:r>
        <w:rPr>
          <w:rFonts w:eastAsiaTheme="minorEastAsia"/>
          <w:vertAlign w:val="subscript"/>
          <w:lang w:eastAsia="ko-KR"/>
        </w:rPr>
        <w:t xml:space="preserve"> </w:t>
      </w:r>
      <w:r>
        <w:rPr>
          <w:rFonts w:eastAsiaTheme="minorEastAsia" w:hint="eastAsia"/>
          <w:lang w:eastAsia="ko-KR"/>
        </w:rPr>
        <w:t>derivation function</w:t>
      </w:r>
      <w:bookmarkEnd w:id="260"/>
    </w:p>
    <w:p w14:paraId="31C8E870" w14:textId="77777777" w:rsidR="008C00E3" w:rsidRDefault="008C00E3" w:rsidP="008C00E3">
      <w:pPr>
        <w:rPr>
          <w:rFonts w:eastAsia="Malgun Gothic"/>
          <w:lang w:eastAsia="ko-KR"/>
        </w:rPr>
      </w:pPr>
      <w:r>
        <w:rPr>
          <w:rFonts w:eastAsia="Malgun Gothic" w:hint="eastAsia"/>
          <w:lang w:eastAsia="ko-KR"/>
        </w:rPr>
        <w:t>When deriving</w:t>
      </w:r>
      <w:r>
        <w:rPr>
          <w:rFonts w:eastAsia="Malgun Gothic"/>
          <w:lang w:eastAsia="ko-KR"/>
        </w:rPr>
        <w:t xml:space="preserve">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 xml:space="preserve"> from</w:t>
      </w:r>
      <w:r>
        <w:rPr>
          <w:rFonts w:eastAsia="Malgun Gothic"/>
          <w:lang w:eastAsia="ko-KR"/>
        </w:rPr>
        <w:t xml:space="preserve">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p>
    <w:p w14:paraId="0389E7D5"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hint="eastAsia"/>
          <w:lang w:eastAsia="ko-KR"/>
        </w:rPr>
        <w:t>FC = 0x</w:t>
      </w:r>
      <w:r>
        <w:rPr>
          <w:rFonts w:eastAsia="Malgun Gothic"/>
          <w:lang w:eastAsia="ko-KR"/>
        </w:rPr>
        <w:t>YY;</w:t>
      </w:r>
    </w:p>
    <w:p w14:paraId="5C8F935E"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lang w:eastAsia="ko-KR"/>
        </w:rPr>
        <w:t>P0  = “Authorization”;</w:t>
      </w:r>
    </w:p>
    <w:p w14:paraId="0B1577CF" w14:textId="77777777" w:rsidR="008C00E3" w:rsidRPr="0029042C"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lang w:eastAsia="ko-KR"/>
        </w:rPr>
        <w:t>L0 = length of “Authorization”;</w:t>
      </w:r>
    </w:p>
    <w:p w14:paraId="51A200F0" w14:textId="77777777" w:rsidR="008C00E3" w:rsidRDefault="008C00E3" w:rsidP="008C00E3">
      <w:pPr>
        <w:rPr>
          <w:rFonts w:eastAsia="Malgun Gothic"/>
          <w:lang w:eastAsia="ko-KR"/>
        </w:rPr>
      </w:pPr>
      <w:r w:rsidRPr="0029042C">
        <w:rPr>
          <w:rFonts w:eastAsia="Malgun Gothic" w:hint="eastAsia"/>
          <w:lang w:eastAsia="ko-KR"/>
        </w:rPr>
        <w:t xml:space="preserve">The input key KEY shall be </w:t>
      </w:r>
      <w:r w:rsidRPr="0029042C">
        <w:rPr>
          <w:rFonts w:eastAsia="Malgun Gothic"/>
          <w:lang w:eastAsia="ko-KR"/>
        </w:rPr>
        <w:t xml:space="preserve">the </w:t>
      </w:r>
      <w:r w:rsidRPr="0029042C">
        <w:rPr>
          <w:rFonts w:eastAsiaTheme="minorEastAsia"/>
          <w:lang w:eastAsia="ko-KR"/>
        </w:rPr>
        <w:t>K</w:t>
      </w:r>
      <w:r w:rsidRPr="0029042C">
        <w:rPr>
          <w:rFonts w:eastAsiaTheme="minorEastAsia"/>
          <w:vertAlign w:val="subscript"/>
          <w:lang w:eastAsia="ko-KR"/>
        </w:rPr>
        <w:t>A</w:t>
      </w:r>
      <w:r>
        <w:rPr>
          <w:rFonts w:eastAsiaTheme="minorEastAsia"/>
          <w:vertAlign w:val="subscript"/>
          <w:lang w:eastAsia="ko-KR"/>
        </w:rPr>
        <w:t>USF</w:t>
      </w:r>
      <w:r w:rsidRPr="0029042C">
        <w:rPr>
          <w:rFonts w:eastAsia="Malgun Gothic" w:hint="eastAsia"/>
          <w:lang w:eastAsia="ko-KR"/>
        </w:rPr>
        <w:t>.</w:t>
      </w:r>
    </w:p>
    <w:p w14:paraId="4F0ACEA1" w14:textId="77777777" w:rsidR="008C00E3" w:rsidRPr="003C175B" w:rsidRDefault="008C00E3" w:rsidP="008C00E3">
      <w:pPr>
        <w:pStyle w:val="NO"/>
        <w:overflowPunct w:val="0"/>
        <w:autoSpaceDE w:val="0"/>
        <w:autoSpaceDN w:val="0"/>
        <w:adjustRightInd w:val="0"/>
        <w:textAlignment w:val="baseline"/>
      </w:pPr>
      <w:r w:rsidRPr="00E45B9C">
        <w:t>NOTE:</w:t>
      </w:r>
      <w:r w:rsidRPr="00E45B9C">
        <w:tab/>
        <w:t>FC value to be determined during normative phase.</w:t>
      </w:r>
    </w:p>
    <w:p w14:paraId="6CA5CF5A" w14:textId="77777777" w:rsidR="008C00E3" w:rsidRPr="00B03B65" w:rsidRDefault="008C00E3" w:rsidP="008C00E3">
      <w:pPr>
        <w:pStyle w:val="berschrift3"/>
        <w:rPr>
          <w:rFonts w:eastAsiaTheme="minorEastAsia"/>
          <w:sz w:val="24"/>
        </w:rPr>
      </w:pPr>
      <w:bookmarkStart w:id="261" w:name="_Toc125363521"/>
      <w:r w:rsidRPr="001D1587">
        <w:rPr>
          <w:sz w:val="24"/>
          <w:lang w:eastAsia="ja-JP"/>
        </w:rPr>
        <w:t>6.</w:t>
      </w:r>
      <w:r>
        <w:rPr>
          <w:sz w:val="24"/>
          <w:lang w:eastAsia="ja-JP"/>
        </w:rPr>
        <w:t>12.2.5</w:t>
      </w:r>
      <w:r w:rsidRPr="001D1587">
        <w:rPr>
          <w:sz w:val="24"/>
          <w:lang w:eastAsia="ja-JP"/>
        </w:rPr>
        <w:tab/>
      </w:r>
      <w:r w:rsidRPr="000A2B1F">
        <w:rPr>
          <w:szCs w:val="28"/>
          <w:lang w:eastAsia="ja-JP"/>
        </w:rPr>
        <w:t>Verification information</w:t>
      </w:r>
      <w:r>
        <w:rPr>
          <w:szCs w:val="28"/>
          <w:lang w:eastAsia="ja-JP"/>
        </w:rPr>
        <w:t xml:space="preserve"> </w:t>
      </w:r>
      <w:r>
        <w:rPr>
          <w:rFonts w:eastAsiaTheme="minorEastAsia" w:hint="eastAsia"/>
          <w:lang w:eastAsia="ko-KR"/>
        </w:rPr>
        <w:t>derivation</w:t>
      </w:r>
      <w:bookmarkEnd w:id="261"/>
    </w:p>
    <w:p w14:paraId="301099DF" w14:textId="77777777" w:rsidR="008C00E3" w:rsidRDefault="008C00E3" w:rsidP="008C00E3">
      <w:pPr>
        <w:rPr>
          <w:rFonts w:eastAsia="Malgun Gothic"/>
          <w:lang w:eastAsia="ko-KR"/>
        </w:rPr>
      </w:pPr>
      <w:r>
        <w:rPr>
          <w:rFonts w:eastAsia="Malgun Gothic" w:hint="eastAsia"/>
          <w:lang w:eastAsia="ko-KR"/>
        </w:rPr>
        <w:t xml:space="preserve">When deriving </w:t>
      </w:r>
      <w:r>
        <w:rPr>
          <w:rFonts w:eastAsia="Malgun Gothic"/>
          <w:lang w:eastAsia="ko-KR"/>
        </w:rPr>
        <w:t>the verificiation information (</w:t>
      </w:r>
      <w:r>
        <w:rPr>
          <w:rFonts w:eastAsiaTheme="minorEastAsia"/>
          <w:lang w:eastAsia="ko-KR"/>
        </w:rPr>
        <w:t>Token</w:t>
      </w:r>
      <w:r>
        <w:rPr>
          <w:rFonts w:eastAsiaTheme="minorEastAsia"/>
          <w:vertAlign w:val="subscript"/>
          <w:lang w:eastAsia="ko-KR"/>
        </w:rPr>
        <w:t>Auz, verify</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verify</w:t>
      </w:r>
      <w:r>
        <w:rPr>
          <w:rFonts w:eastAsia="Malgun Gothic"/>
          <w:lang w:eastAsia="ko-KR"/>
        </w:rPr>
        <w:t>) from K</w:t>
      </w:r>
      <w:r w:rsidRPr="00103332">
        <w:rPr>
          <w:rFonts w:eastAsiaTheme="minorEastAsia"/>
          <w:vertAlign w:val="subscript"/>
          <w:lang w:eastAsia="ko-KR"/>
        </w:rPr>
        <w:t>Auz</w:t>
      </w:r>
      <w:r>
        <w:rPr>
          <w:rFonts w:eastAsia="Malgun Gothic"/>
          <w:lang w:eastAsia="ko-KR"/>
        </w:rPr>
        <w:t>, the following parameters shall be used to form the input S to the KDF.</w:t>
      </w:r>
    </w:p>
    <w:p w14:paraId="07EBC254"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hint="eastAsia"/>
          <w:lang w:eastAsia="ko-KR"/>
        </w:rPr>
        <w:t xml:space="preserve">FC = </w:t>
      </w:r>
      <w:r>
        <w:rPr>
          <w:rFonts w:eastAsia="Malgun Gothic"/>
          <w:lang w:eastAsia="ko-KR"/>
        </w:rPr>
        <w:t>0xZZ;</w:t>
      </w:r>
    </w:p>
    <w:p w14:paraId="7A8ABA79"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lang w:eastAsia="ko-KR"/>
        </w:rPr>
        <w:t xml:space="preserve">P0  =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p>
    <w:p w14:paraId="3720A95F"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lang w:eastAsia="ko-KR"/>
        </w:rPr>
        <w:t xml:space="preserve">L0 = length of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p>
    <w:p w14:paraId="7B0E6D43" w14:textId="77777777" w:rsidR="008C00E3" w:rsidRDefault="008C00E3" w:rsidP="008C00E3">
      <w:pPr>
        <w:rPr>
          <w:rFonts w:eastAsia="Malgun Gothic"/>
          <w:lang w:eastAsia="ko-KR"/>
        </w:rPr>
      </w:pPr>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Auz</w:t>
      </w:r>
      <w:r>
        <w:rPr>
          <w:rFonts w:eastAsia="Malgun Gothic"/>
          <w:lang w:eastAsia="ko-KR"/>
        </w:rPr>
        <w:t>.</w:t>
      </w:r>
    </w:p>
    <w:p w14:paraId="738295AD" w14:textId="77777777" w:rsidR="008C00E3" w:rsidRDefault="008C00E3" w:rsidP="008C00E3">
      <w:pPr>
        <w:rPr>
          <w:rFonts w:eastAsia="Malgun Gothic"/>
          <w:lang w:eastAsia="ko-KR"/>
        </w:rPr>
      </w:pPr>
      <w:r>
        <w:rPr>
          <w:rFonts w:eastAsia="Malgun Gothic"/>
          <w:lang w:eastAsia="ko-KR"/>
        </w:rPr>
        <w:t>The verification information is identified with the 128 least significant bits of the output of the KDF.</w:t>
      </w:r>
    </w:p>
    <w:p w14:paraId="04FCCE0F" w14:textId="08FD4400" w:rsidR="008C00E3" w:rsidRPr="00362548" w:rsidRDefault="008C00E3" w:rsidP="008C00E3">
      <w:pPr>
        <w:pStyle w:val="NO"/>
        <w:overflowPunct w:val="0"/>
        <w:autoSpaceDE w:val="0"/>
        <w:autoSpaceDN w:val="0"/>
        <w:adjustRightInd w:val="0"/>
        <w:textAlignment w:val="baseline"/>
      </w:pPr>
      <w:r w:rsidRPr="00E45B9C">
        <w:t>NOTE:</w:t>
      </w:r>
      <w:r w:rsidRPr="00E45B9C">
        <w:tab/>
        <w:t>FC value to be determined during normative phase.</w:t>
      </w:r>
    </w:p>
    <w:p w14:paraId="7179C387" w14:textId="77777777" w:rsidR="008C00E3" w:rsidRDefault="008C00E3" w:rsidP="008C00E3">
      <w:pPr>
        <w:pStyle w:val="berschrift3"/>
      </w:pPr>
      <w:bookmarkStart w:id="262" w:name="_Toc125363522"/>
      <w:r w:rsidRPr="0092145B">
        <w:t>6.</w:t>
      </w:r>
      <w:r>
        <w:t>12.3</w:t>
      </w:r>
      <w:r>
        <w:tab/>
        <w:t>Evaluation</w:t>
      </w:r>
      <w:bookmarkEnd w:id="262"/>
    </w:p>
    <w:p w14:paraId="674F0714" w14:textId="77777777" w:rsidR="008C00E3" w:rsidRDefault="008C00E3" w:rsidP="008C00E3">
      <w:pPr>
        <w:rPr>
          <w:rFonts w:eastAsia="Malgun Gothic"/>
        </w:rPr>
      </w:pPr>
      <w:r w:rsidRPr="00EB7972">
        <w:rPr>
          <w:rFonts w:eastAsia="Malgun Gothic"/>
        </w:rPr>
        <w:t>TBD</w:t>
      </w:r>
    </w:p>
    <w:p w14:paraId="34187129" w14:textId="5FA6FBED" w:rsidR="00617265" w:rsidRDefault="00617265" w:rsidP="00617265">
      <w:pPr>
        <w:pStyle w:val="berschrift2"/>
        <w:rPr>
          <w:rFonts w:cs="Arial"/>
          <w:sz w:val="28"/>
          <w:szCs w:val="28"/>
        </w:rPr>
      </w:pPr>
      <w:r w:rsidRPr="0092145B">
        <w:lastRenderedPageBreak/>
        <w:t>6.</w:t>
      </w:r>
      <w:r w:rsidRPr="00C32E9B">
        <w:rPr>
          <w:highlight w:val="yellow"/>
        </w:rPr>
        <w:t>Y</w:t>
      </w:r>
      <w:r>
        <w:tab/>
        <w:t>Solution #</w:t>
      </w:r>
      <w:r w:rsidRPr="002F1C76">
        <w:rPr>
          <w:highlight w:val="yellow"/>
        </w:rPr>
        <w:t>Y</w:t>
      </w:r>
      <w:r>
        <w:t>: &lt;Title&gt;</w:t>
      </w:r>
      <w:bookmarkEnd w:id="101"/>
      <w:bookmarkEnd w:id="167"/>
      <w:bookmarkEnd w:id="245"/>
      <w:bookmarkEnd w:id="253"/>
    </w:p>
    <w:p w14:paraId="28B9F794" w14:textId="77777777" w:rsidR="00617265" w:rsidRDefault="00617265" w:rsidP="00617265">
      <w:pPr>
        <w:pStyle w:val="berschrift3"/>
      </w:pPr>
      <w:bookmarkStart w:id="263" w:name="_Toc106092174"/>
      <w:bookmarkStart w:id="264" w:name="_Toc116945689"/>
      <w:bookmarkStart w:id="265" w:name="_Toc125316713"/>
      <w:bookmarkStart w:id="266" w:name="_Toc125363524"/>
      <w:r w:rsidRPr="0092145B">
        <w:t>6.</w:t>
      </w:r>
      <w:r w:rsidRPr="00C32E9B">
        <w:rPr>
          <w:highlight w:val="yellow"/>
        </w:rPr>
        <w:t>Y</w:t>
      </w:r>
      <w:r>
        <w:t>.1</w:t>
      </w:r>
      <w:r>
        <w:tab/>
        <w:t>Introduction</w:t>
      </w:r>
      <w:bookmarkEnd w:id="263"/>
      <w:bookmarkEnd w:id="264"/>
      <w:bookmarkEnd w:id="265"/>
      <w:bookmarkEnd w:id="266"/>
      <w:r>
        <w:t xml:space="preserve"> </w:t>
      </w:r>
    </w:p>
    <w:p w14:paraId="015BBFC3" w14:textId="77777777" w:rsidR="00617265" w:rsidRPr="0092145B" w:rsidRDefault="00617265" w:rsidP="00617265"/>
    <w:p w14:paraId="37D84AE5" w14:textId="77777777" w:rsidR="00617265" w:rsidRDefault="00617265" w:rsidP="00617265">
      <w:pPr>
        <w:pStyle w:val="berschrift3"/>
      </w:pPr>
      <w:bookmarkStart w:id="267" w:name="_Toc106092175"/>
      <w:bookmarkStart w:id="268" w:name="_Toc116945690"/>
      <w:bookmarkStart w:id="269" w:name="_Toc125316714"/>
      <w:bookmarkStart w:id="270" w:name="_Toc125363525"/>
      <w:r w:rsidRPr="0092145B">
        <w:t>6.</w:t>
      </w:r>
      <w:r w:rsidRPr="00C32E9B">
        <w:rPr>
          <w:highlight w:val="yellow"/>
        </w:rPr>
        <w:t>Y</w:t>
      </w:r>
      <w:r>
        <w:t>.2</w:t>
      </w:r>
      <w:r>
        <w:tab/>
        <w:t>Solution details</w:t>
      </w:r>
      <w:bookmarkEnd w:id="267"/>
      <w:bookmarkEnd w:id="268"/>
      <w:bookmarkEnd w:id="269"/>
      <w:bookmarkEnd w:id="270"/>
    </w:p>
    <w:p w14:paraId="7FBE0FBA" w14:textId="77777777" w:rsidR="00617265" w:rsidRDefault="00617265" w:rsidP="00617265"/>
    <w:p w14:paraId="396E4463" w14:textId="77777777" w:rsidR="00617265" w:rsidRDefault="00617265" w:rsidP="00617265">
      <w:pPr>
        <w:pStyle w:val="berschrift3"/>
      </w:pPr>
      <w:bookmarkStart w:id="271" w:name="_Toc106092176"/>
      <w:bookmarkStart w:id="272" w:name="_Toc116945691"/>
      <w:bookmarkStart w:id="273" w:name="_Toc125316715"/>
      <w:bookmarkStart w:id="274" w:name="_Toc125363526"/>
      <w:r w:rsidRPr="0092145B">
        <w:t>6.</w:t>
      </w:r>
      <w:r w:rsidRPr="002F1C76">
        <w:rPr>
          <w:highlight w:val="yellow"/>
        </w:rPr>
        <w:t>Y</w:t>
      </w:r>
      <w:r>
        <w:t>.3</w:t>
      </w:r>
      <w:r>
        <w:tab/>
        <w:t>Evaluation</w:t>
      </w:r>
      <w:bookmarkEnd w:id="271"/>
      <w:bookmarkEnd w:id="272"/>
      <w:bookmarkEnd w:id="273"/>
      <w:bookmarkEnd w:id="274"/>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berschrift8"/>
      </w:pPr>
      <w:bookmarkStart w:id="275" w:name="tsgNames"/>
      <w:bookmarkEnd w:id="275"/>
      <w:r w:rsidRPr="004D3578">
        <w:br w:type="page"/>
      </w:r>
      <w:bookmarkStart w:id="276" w:name="_Toc116945692"/>
      <w:bookmarkStart w:id="277" w:name="_Toc125316716"/>
      <w:bookmarkStart w:id="278" w:name="_Toc125363527"/>
      <w:r w:rsidR="00865653">
        <w:lastRenderedPageBreak/>
        <w:t>Annex &lt;X&gt;</w:t>
      </w:r>
      <w:r w:rsidRPr="004D3578">
        <w:t>:</w:t>
      </w:r>
      <w:r w:rsidRPr="004D3578">
        <w:br/>
        <w:t>Change history</w:t>
      </w:r>
      <w:bookmarkEnd w:id="276"/>
      <w:bookmarkEnd w:id="277"/>
      <w:bookmarkEnd w:id="278"/>
    </w:p>
    <w:p w14:paraId="06FAD520" w14:textId="77777777" w:rsidR="00054A22" w:rsidRPr="00235394" w:rsidRDefault="00054A22" w:rsidP="00054A22">
      <w:pPr>
        <w:pStyle w:val="TH"/>
      </w:pPr>
      <w:bookmarkStart w:id="279" w:name="historyclause"/>
      <w:bookmarkEnd w:id="2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55122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C92AF2" w:rsidRPr="00235394" w14:paraId="188BB8D6" w14:textId="77777777" w:rsidTr="00C92AF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2AF2" w:rsidRPr="006B0D02" w14:paraId="7AE2D8EC" w14:textId="77777777" w:rsidTr="00C92AF2">
        <w:tc>
          <w:tcPr>
            <w:tcW w:w="800" w:type="dxa"/>
            <w:shd w:val="solid" w:color="FFFFFF" w:fill="auto"/>
          </w:tcPr>
          <w:p w14:paraId="433EA83C" w14:textId="70F33E43" w:rsidR="003C3971" w:rsidRPr="006B0D02" w:rsidRDefault="00C92AF2" w:rsidP="00C72833">
            <w:pPr>
              <w:pStyle w:val="TAC"/>
              <w:rPr>
                <w:sz w:val="16"/>
                <w:szCs w:val="16"/>
              </w:rPr>
            </w:pPr>
            <w:r>
              <w:rPr>
                <w:sz w:val="16"/>
                <w:szCs w:val="16"/>
              </w:rPr>
              <w:t>07-2022</w:t>
            </w:r>
          </w:p>
        </w:tc>
        <w:tc>
          <w:tcPr>
            <w:tcW w:w="1137" w:type="dxa"/>
            <w:shd w:val="solid" w:color="FFFFFF" w:fill="auto"/>
          </w:tcPr>
          <w:p w14:paraId="55C8CC01" w14:textId="5D95EDFE" w:rsidR="003C3971" w:rsidRPr="006B0D02" w:rsidRDefault="00C92AF2" w:rsidP="00CF7A4B">
            <w:pPr>
              <w:pStyle w:val="TAC"/>
              <w:jc w:val="left"/>
              <w:rPr>
                <w:sz w:val="16"/>
                <w:szCs w:val="16"/>
              </w:rPr>
            </w:pPr>
            <w:r>
              <w:rPr>
                <w:sz w:val="16"/>
                <w:szCs w:val="16"/>
              </w:rPr>
              <w:t>SA3#108e</w:t>
            </w:r>
          </w:p>
        </w:tc>
        <w:tc>
          <w:tcPr>
            <w:tcW w:w="992" w:type="dxa"/>
            <w:shd w:val="solid" w:color="FFFFFF" w:fill="auto"/>
          </w:tcPr>
          <w:p w14:paraId="134723C6" w14:textId="1EC7681F" w:rsidR="003C3971" w:rsidRPr="006B0D02" w:rsidRDefault="00733DD4" w:rsidP="00C72833">
            <w:pPr>
              <w:pStyle w:val="TAC"/>
              <w:rPr>
                <w:sz w:val="16"/>
                <w:szCs w:val="16"/>
              </w:rPr>
            </w:pPr>
            <w:r>
              <w:rPr>
                <w:sz w:val="16"/>
                <w:szCs w:val="16"/>
              </w:rPr>
              <w:t>S3-221597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6"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726" w:type="dxa"/>
            <w:shd w:val="solid" w:color="FFFFFF" w:fill="auto"/>
          </w:tcPr>
          <w:p w14:paraId="17B0396C" w14:textId="5015BD32" w:rsidR="003C3971" w:rsidRPr="006B0D02" w:rsidRDefault="00733DD4" w:rsidP="00C72833">
            <w:pPr>
              <w:pStyle w:val="TAL"/>
              <w:rPr>
                <w:sz w:val="16"/>
                <w:szCs w:val="16"/>
              </w:rPr>
            </w:pPr>
            <w:r>
              <w:rPr>
                <w:sz w:val="16"/>
                <w:szCs w:val="16"/>
              </w:rPr>
              <w:t>Implements S3-221314, 1359, 1660</w:t>
            </w:r>
          </w:p>
        </w:tc>
        <w:tc>
          <w:tcPr>
            <w:tcW w:w="708" w:type="dxa"/>
            <w:shd w:val="solid" w:color="FFFFFF" w:fill="auto"/>
          </w:tcPr>
          <w:p w14:paraId="5E97A6B2" w14:textId="4FFBA110" w:rsidR="003C3971" w:rsidRPr="007D6048" w:rsidRDefault="00733DD4" w:rsidP="00C72833">
            <w:pPr>
              <w:pStyle w:val="TAC"/>
              <w:rPr>
                <w:sz w:val="16"/>
                <w:szCs w:val="16"/>
              </w:rPr>
            </w:pPr>
            <w:r>
              <w:rPr>
                <w:sz w:val="16"/>
                <w:szCs w:val="16"/>
              </w:rPr>
              <w:t>0.1.0</w:t>
            </w:r>
          </w:p>
        </w:tc>
      </w:tr>
      <w:tr w:rsidR="00C92AF2" w:rsidRPr="006B0D02" w14:paraId="0A741933" w14:textId="77777777" w:rsidTr="0055122F">
        <w:tc>
          <w:tcPr>
            <w:tcW w:w="800" w:type="dxa"/>
            <w:shd w:val="solid" w:color="FFFFFF" w:fill="auto"/>
          </w:tcPr>
          <w:p w14:paraId="66DFC42F" w14:textId="5BC75A0D" w:rsidR="00C92AF2" w:rsidRPr="006B0D02" w:rsidRDefault="00C92AF2" w:rsidP="00C72833">
            <w:pPr>
              <w:pStyle w:val="TAC"/>
              <w:rPr>
                <w:sz w:val="16"/>
                <w:szCs w:val="16"/>
              </w:rPr>
            </w:pPr>
            <w:r>
              <w:rPr>
                <w:sz w:val="16"/>
                <w:szCs w:val="16"/>
              </w:rPr>
              <w:t>10-2022</w:t>
            </w:r>
          </w:p>
        </w:tc>
        <w:tc>
          <w:tcPr>
            <w:tcW w:w="1137" w:type="dxa"/>
            <w:shd w:val="solid" w:color="FFFFFF" w:fill="auto"/>
          </w:tcPr>
          <w:p w14:paraId="31763E4E" w14:textId="3770CC9D" w:rsidR="00C92AF2" w:rsidRPr="006B0D02" w:rsidRDefault="00C92AF2" w:rsidP="0055122F">
            <w:pPr>
              <w:pStyle w:val="TAC"/>
              <w:jc w:val="left"/>
              <w:rPr>
                <w:sz w:val="16"/>
                <w:szCs w:val="16"/>
              </w:rPr>
            </w:pPr>
            <w:r>
              <w:rPr>
                <w:sz w:val="16"/>
                <w:szCs w:val="16"/>
              </w:rPr>
              <w:t>SA3#108ah-e</w:t>
            </w:r>
          </w:p>
        </w:tc>
        <w:tc>
          <w:tcPr>
            <w:tcW w:w="992" w:type="dxa"/>
            <w:shd w:val="solid" w:color="FFFFFF" w:fill="auto"/>
          </w:tcPr>
          <w:p w14:paraId="2040FA26" w14:textId="04B7EB16" w:rsidR="00C92AF2" w:rsidRPr="006B0D02" w:rsidRDefault="00C92AF2" w:rsidP="00C72833">
            <w:pPr>
              <w:pStyle w:val="TAC"/>
              <w:rPr>
                <w:sz w:val="16"/>
                <w:szCs w:val="16"/>
              </w:rPr>
            </w:pPr>
            <w:r>
              <w:rPr>
                <w:sz w:val="16"/>
                <w:szCs w:val="16"/>
              </w:rPr>
              <w:t>S3-222980</w:t>
            </w:r>
          </w:p>
        </w:tc>
        <w:tc>
          <w:tcPr>
            <w:tcW w:w="425" w:type="dxa"/>
            <w:shd w:val="solid" w:color="FFFFFF" w:fill="auto"/>
          </w:tcPr>
          <w:p w14:paraId="77C9460A" w14:textId="77777777" w:rsidR="00C92AF2" w:rsidRPr="006B0D02" w:rsidRDefault="00C92AF2" w:rsidP="00C72833">
            <w:pPr>
              <w:pStyle w:val="TAL"/>
              <w:rPr>
                <w:sz w:val="16"/>
                <w:szCs w:val="16"/>
              </w:rPr>
            </w:pPr>
          </w:p>
        </w:tc>
        <w:tc>
          <w:tcPr>
            <w:tcW w:w="426" w:type="dxa"/>
            <w:shd w:val="solid" w:color="FFFFFF" w:fill="auto"/>
          </w:tcPr>
          <w:p w14:paraId="7F90DD59" w14:textId="77777777" w:rsidR="00C92AF2" w:rsidRPr="006B0D02" w:rsidRDefault="00C92AF2" w:rsidP="00C72833">
            <w:pPr>
              <w:pStyle w:val="TAR"/>
              <w:rPr>
                <w:sz w:val="16"/>
                <w:szCs w:val="16"/>
              </w:rPr>
            </w:pPr>
          </w:p>
        </w:tc>
        <w:tc>
          <w:tcPr>
            <w:tcW w:w="425" w:type="dxa"/>
            <w:shd w:val="solid" w:color="FFFFFF" w:fill="auto"/>
          </w:tcPr>
          <w:p w14:paraId="738898F0" w14:textId="77777777" w:rsidR="00C92AF2" w:rsidRPr="006B0D02" w:rsidRDefault="00C92AF2" w:rsidP="00C72833">
            <w:pPr>
              <w:pStyle w:val="TAC"/>
              <w:rPr>
                <w:sz w:val="16"/>
                <w:szCs w:val="16"/>
              </w:rPr>
            </w:pPr>
          </w:p>
        </w:tc>
        <w:tc>
          <w:tcPr>
            <w:tcW w:w="4726" w:type="dxa"/>
            <w:shd w:val="solid" w:color="FFFFFF" w:fill="auto"/>
          </w:tcPr>
          <w:p w14:paraId="5A6027E5" w14:textId="6F874875" w:rsidR="00C92AF2" w:rsidRPr="006B0D02" w:rsidRDefault="00C92AF2" w:rsidP="00C72833">
            <w:pPr>
              <w:pStyle w:val="TAL"/>
              <w:rPr>
                <w:sz w:val="16"/>
                <w:szCs w:val="16"/>
              </w:rPr>
            </w:pPr>
            <w:r>
              <w:rPr>
                <w:sz w:val="16"/>
                <w:szCs w:val="16"/>
              </w:rPr>
              <w:t xml:space="preserve">Implements S3-222963, </w:t>
            </w:r>
            <w:r w:rsidR="009B7554">
              <w:rPr>
                <w:sz w:val="16"/>
                <w:szCs w:val="16"/>
              </w:rPr>
              <w:t xml:space="preserve">2966, </w:t>
            </w:r>
            <w:r w:rsidR="00D804C9">
              <w:rPr>
                <w:sz w:val="16"/>
                <w:szCs w:val="16"/>
              </w:rPr>
              <w:t>3098</w:t>
            </w:r>
            <w:r w:rsidR="009441A1">
              <w:rPr>
                <w:sz w:val="16"/>
                <w:szCs w:val="16"/>
              </w:rPr>
              <w:t>, 3055, 3004</w:t>
            </w:r>
          </w:p>
        </w:tc>
        <w:tc>
          <w:tcPr>
            <w:tcW w:w="708" w:type="dxa"/>
            <w:shd w:val="solid" w:color="FFFFFF" w:fill="auto"/>
          </w:tcPr>
          <w:p w14:paraId="35E76E02" w14:textId="043F69DE" w:rsidR="00C92AF2" w:rsidRPr="007D6048" w:rsidRDefault="00C92AF2" w:rsidP="00C72833">
            <w:pPr>
              <w:pStyle w:val="TAC"/>
              <w:rPr>
                <w:sz w:val="16"/>
                <w:szCs w:val="16"/>
              </w:rPr>
            </w:pPr>
            <w:r>
              <w:rPr>
                <w:sz w:val="16"/>
                <w:szCs w:val="16"/>
              </w:rPr>
              <w:t>0.2.0</w:t>
            </w:r>
          </w:p>
        </w:tc>
      </w:tr>
      <w:tr w:rsidR="00B91BE6" w:rsidRPr="006B0D02" w14:paraId="01D0E6D0" w14:textId="77777777" w:rsidTr="0055122F">
        <w:tc>
          <w:tcPr>
            <w:tcW w:w="800" w:type="dxa"/>
            <w:shd w:val="solid" w:color="FFFFFF" w:fill="auto"/>
          </w:tcPr>
          <w:p w14:paraId="21126333" w14:textId="1A20DCE1" w:rsidR="00B91BE6" w:rsidRDefault="00B91BE6" w:rsidP="00C72833">
            <w:pPr>
              <w:pStyle w:val="TAC"/>
              <w:rPr>
                <w:sz w:val="16"/>
                <w:szCs w:val="16"/>
              </w:rPr>
            </w:pPr>
            <w:r>
              <w:rPr>
                <w:sz w:val="16"/>
                <w:szCs w:val="16"/>
              </w:rPr>
              <w:t>11-2022</w:t>
            </w:r>
          </w:p>
        </w:tc>
        <w:tc>
          <w:tcPr>
            <w:tcW w:w="1137" w:type="dxa"/>
            <w:shd w:val="solid" w:color="FFFFFF" w:fill="auto"/>
          </w:tcPr>
          <w:p w14:paraId="59745B83" w14:textId="57D8F3AB" w:rsidR="00B91BE6" w:rsidRDefault="00B91BE6" w:rsidP="0055122F">
            <w:pPr>
              <w:pStyle w:val="TAC"/>
              <w:jc w:val="left"/>
              <w:rPr>
                <w:sz w:val="16"/>
                <w:szCs w:val="16"/>
              </w:rPr>
            </w:pPr>
            <w:r>
              <w:rPr>
                <w:sz w:val="16"/>
                <w:szCs w:val="16"/>
              </w:rPr>
              <w:t>SA3#109</w:t>
            </w:r>
          </w:p>
        </w:tc>
        <w:tc>
          <w:tcPr>
            <w:tcW w:w="992" w:type="dxa"/>
            <w:shd w:val="solid" w:color="FFFFFF" w:fill="auto"/>
          </w:tcPr>
          <w:p w14:paraId="5FE7876E" w14:textId="32392035" w:rsidR="00B91BE6" w:rsidRDefault="00B91BE6" w:rsidP="00C72833">
            <w:pPr>
              <w:pStyle w:val="TAC"/>
              <w:rPr>
                <w:sz w:val="16"/>
                <w:szCs w:val="16"/>
              </w:rPr>
            </w:pPr>
            <w:r>
              <w:rPr>
                <w:sz w:val="16"/>
                <w:szCs w:val="16"/>
              </w:rPr>
              <w:t>S3-224106</w:t>
            </w:r>
          </w:p>
        </w:tc>
        <w:tc>
          <w:tcPr>
            <w:tcW w:w="425" w:type="dxa"/>
            <w:shd w:val="solid" w:color="FFFFFF" w:fill="auto"/>
          </w:tcPr>
          <w:p w14:paraId="504374CE" w14:textId="77777777" w:rsidR="00B91BE6" w:rsidRPr="006B0D02" w:rsidRDefault="00B91BE6" w:rsidP="00C72833">
            <w:pPr>
              <w:pStyle w:val="TAL"/>
              <w:rPr>
                <w:sz w:val="16"/>
                <w:szCs w:val="16"/>
              </w:rPr>
            </w:pPr>
          </w:p>
        </w:tc>
        <w:tc>
          <w:tcPr>
            <w:tcW w:w="426" w:type="dxa"/>
            <w:shd w:val="solid" w:color="FFFFFF" w:fill="auto"/>
          </w:tcPr>
          <w:p w14:paraId="46E4E79D" w14:textId="77777777" w:rsidR="00B91BE6" w:rsidRPr="006B0D02" w:rsidRDefault="00B91BE6" w:rsidP="00C72833">
            <w:pPr>
              <w:pStyle w:val="TAR"/>
              <w:rPr>
                <w:sz w:val="16"/>
                <w:szCs w:val="16"/>
              </w:rPr>
            </w:pPr>
          </w:p>
        </w:tc>
        <w:tc>
          <w:tcPr>
            <w:tcW w:w="425" w:type="dxa"/>
            <w:shd w:val="solid" w:color="FFFFFF" w:fill="auto"/>
          </w:tcPr>
          <w:p w14:paraId="569657A3" w14:textId="77777777" w:rsidR="00B91BE6" w:rsidRPr="006B0D02" w:rsidRDefault="00B91BE6" w:rsidP="00C72833">
            <w:pPr>
              <w:pStyle w:val="TAC"/>
              <w:rPr>
                <w:sz w:val="16"/>
                <w:szCs w:val="16"/>
              </w:rPr>
            </w:pPr>
          </w:p>
        </w:tc>
        <w:tc>
          <w:tcPr>
            <w:tcW w:w="4726" w:type="dxa"/>
            <w:shd w:val="solid" w:color="FFFFFF" w:fill="auto"/>
          </w:tcPr>
          <w:p w14:paraId="60ACEDBE" w14:textId="2C514F33" w:rsidR="00B91BE6" w:rsidRDefault="00B91BE6" w:rsidP="00E67897">
            <w:pPr>
              <w:pStyle w:val="TAL"/>
              <w:rPr>
                <w:sz w:val="16"/>
                <w:szCs w:val="16"/>
              </w:rPr>
            </w:pPr>
            <w:r>
              <w:rPr>
                <w:sz w:val="16"/>
                <w:szCs w:val="16"/>
              </w:rPr>
              <w:t>Implements S3-22</w:t>
            </w:r>
            <w:r w:rsidR="00246AB7">
              <w:rPr>
                <w:sz w:val="16"/>
                <w:szCs w:val="16"/>
              </w:rPr>
              <w:t>4101,</w:t>
            </w:r>
            <w:r>
              <w:rPr>
                <w:sz w:val="16"/>
                <w:szCs w:val="16"/>
              </w:rPr>
              <w:t xml:space="preserve"> </w:t>
            </w:r>
            <w:r w:rsidR="00B17E33">
              <w:rPr>
                <w:sz w:val="16"/>
                <w:szCs w:val="16"/>
              </w:rPr>
              <w:t>3290, 4038, 4039, 4040, 4041</w:t>
            </w:r>
            <w:r w:rsidR="00E67897">
              <w:rPr>
                <w:sz w:val="16"/>
                <w:szCs w:val="16"/>
              </w:rPr>
              <w:t>, 4042</w:t>
            </w:r>
          </w:p>
        </w:tc>
        <w:tc>
          <w:tcPr>
            <w:tcW w:w="708" w:type="dxa"/>
            <w:shd w:val="solid" w:color="FFFFFF" w:fill="auto"/>
          </w:tcPr>
          <w:p w14:paraId="65297095" w14:textId="620F32B0" w:rsidR="00B91BE6" w:rsidRDefault="00E67897" w:rsidP="00C72833">
            <w:pPr>
              <w:pStyle w:val="TAC"/>
              <w:rPr>
                <w:sz w:val="16"/>
                <w:szCs w:val="16"/>
              </w:rPr>
            </w:pPr>
            <w:r>
              <w:rPr>
                <w:sz w:val="16"/>
                <w:szCs w:val="16"/>
              </w:rPr>
              <w:t>0.3.0</w:t>
            </w:r>
          </w:p>
        </w:tc>
      </w:tr>
      <w:tr w:rsidR="00706EB5" w:rsidRPr="006B0D02" w14:paraId="2027645A" w14:textId="77777777" w:rsidTr="0055122F">
        <w:tc>
          <w:tcPr>
            <w:tcW w:w="800" w:type="dxa"/>
            <w:shd w:val="solid" w:color="FFFFFF" w:fill="auto"/>
          </w:tcPr>
          <w:p w14:paraId="5AE2BBC5" w14:textId="0B8AE0D3" w:rsidR="00706EB5" w:rsidRDefault="00706EB5" w:rsidP="00C72833">
            <w:pPr>
              <w:pStyle w:val="TAC"/>
              <w:rPr>
                <w:sz w:val="16"/>
                <w:szCs w:val="16"/>
              </w:rPr>
            </w:pPr>
            <w:r>
              <w:rPr>
                <w:sz w:val="16"/>
                <w:szCs w:val="16"/>
              </w:rPr>
              <w:t>01-2023</w:t>
            </w:r>
          </w:p>
        </w:tc>
        <w:tc>
          <w:tcPr>
            <w:tcW w:w="1137" w:type="dxa"/>
            <w:shd w:val="solid" w:color="FFFFFF" w:fill="auto"/>
          </w:tcPr>
          <w:p w14:paraId="474A5FF0" w14:textId="1B0AD113" w:rsidR="00706EB5" w:rsidRDefault="00706EB5" w:rsidP="0055122F">
            <w:pPr>
              <w:pStyle w:val="TAC"/>
              <w:jc w:val="left"/>
              <w:rPr>
                <w:sz w:val="16"/>
                <w:szCs w:val="16"/>
              </w:rPr>
            </w:pPr>
            <w:r>
              <w:rPr>
                <w:sz w:val="16"/>
                <w:szCs w:val="16"/>
              </w:rPr>
              <w:t>SA3#109ah-e</w:t>
            </w:r>
          </w:p>
        </w:tc>
        <w:tc>
          <w:tcPr>
            <w:tcW w:w="992" w:type="dxa"/>
            <w:shd w:val="solid" w:color="FFFFFF" w:fill="auto"/>
          </w:tcPr>
          <w:p w14:paraId="0B4F5F32" w14:textId="0BCE6FC3" w:rsidR="00706EB5" w:rsidRDefault="00706EB5" w:rsidP="00C72833">
            <w:pPr>
              <w:pStyle w:val="TAC"/>
              <w:rPr>
                <w:sz w:val="16"/>
                <w:szCs w:val="16"/>
              </w:rPr>
            </w:pPr>
            <w:r>
              <w:rPr>
                <w:sz w:val="16"/>
                <w:szCs w:val="16"/>
              </w:rPr>
              <w:t>S3-230519</w:t>
            </w:r>
          </w:p>
        </w:tc>
        <w:tc>
          <w:tcPr>
            <w:tcW w:w="425" w:type="dxa"/>
            <w:shd w:val="solid" w:color="FFFFFF" w:fill="auto"/>
          </w:tcPr>
          <w:p w14:paraId="7F03AEF1" w14:textId="77777777" w:rsidR="00706EB5" w:rsidRPr="006B0D02" w:rsidRDefault="00706EB5" w:rsidP="00C72833">
            <w:pPr>
              <w:pStyle w:val="TAL"/>
              <w:rPr>
                <w:sz w:val="16"/>
                <w:szCs w:val="16"/>
              </w:rPr>
            </w:pPr>
          </w:p>
        </w:tc>
        <w:tc>
          <w:tcPr>
            <w:tcW w:w="426" w:type="dxa"/>
            <w:shd w:val="solid" w:color="FFFFFF" w:fill="auto"/>
          </w:tcPr>
          <w:p w14:paraId="4B5B5314" w14:textId="77777777" w:rsidR="00706EB5" w:rsidRPr="006B0D02" w:rsidRDefault="00706EB5" w:rsidP="00C72833">
            <w:pPr>
              <w:pStyle w:val="TAR"/>
              <w:rPr>
                <w:sz w:val="16"/>
                <w:szCs w:val="16"/>
              </w:rPr>
            </w:pPr>
          </w:p>
        </w:tc>
        <w:tc>
          <w:tcPr>
            <w:tcW w:w="425" w:type="dxa"/>
            <w:shd w:val="solid" w:color="FFFFFF" w:fill="auto"/>
          </w:tcPr>
          <w:p w14:paraId="098F061A" w14:textId="77777777" w:rsidR="00706EB5" w:rsidRPr="006B0D02" w:rsidRDefault="00706EB5" w:rsidP="00C72833">
            <w:pPr>
              <w:pStyle w:val="TAC"/>
              <w:rPr>
                <w:sz w:val="16"/>
                <w:szCs w:val="16"/>
              </w:rPr>
            </w:pPr>
          </w:p>
        </w:tc>
        <w:tc>
          <w:tcPr>
            <w:tcW w:w="4726" w:type="dxa"/>
            <w:shd w:val="solid" w:color="FFFFFF" w:fill="auto"/>
          </w:tcPr>
          <w:p w14:paraId="4EE9D322" w14:textId="1BB9FA62" w:rsidR="00706EB5" w:rsidRDefault="00706EB5" w:rsidP="007B48DF">
            <w:pPr>
              <w:pStyle w:val="TAL"/>
              <w:rPr>
                <w:sz w:val="16"/>
                <w:szCs w:val="16"/>
              </w:rPr>
            </w:pPr>
            <w:r>
              <w:rPr>
                <w:sz w:val="16"/>
                <w:szCs w:val="16"/>
              </w:rPr>
              <w:t>Implements S3-230515, 0074, 0075,  0076, 0520, 0522, 0451, 0452, 0486, 0534, 0535, 0517, 0518</w:t>
            </w:r>
            <w:r w:rsidR="007F5D03">
              <w:rPr>
                <w:sz w:val="16"/>
                <w:szCs w:val="16"/>
              </w:rPr>
              <w:t>, 0475, 0476, 0477</w:t>
            </w:r>
            <w:r w:rsidR="00EA6E4A">
              <w:rPr>
                <w:sz w:val="16"/>
                <w:szCs w:val="16"/>
              </w:rPr>
              <w:t xml:space="preserve">, </w:t>
            </w:r>
            <w:r>
              <w:rPr>
                <w:sz w:val="16"/>
                <w:szCs w:val="16"/>
              </w:rPr>
              <w:t>0543, 0544, 0545</w:t>
            </w:r>
          </w:p>
        </w:tc>
        <w:tc>
          <w:tcPr>
            <w:tcW w:w="708" w:type="dxa"/>
            <w:shd w:val="solid" w:color="FFFFFF" w:fill="auto"/>
          </w:tcPr>
          <w:p w14:paraId="7B55A853" w14:textId="70FD26EF" w:rsidR="00706EB5" w:rsidRDefault="00706EB5" w:rsidP="00EA6E4A">
            <w:pPr>
              <w:pStyle w:val="TAC"/>
              <w:rPr>
                <w:sz w:val="16"/>
                <w:szCs w:val="16"/>
              </w:rPr>
            </w:pPr>
            <w:r>
              <w:rPr>
                <w:sz w:val="16"/>
                <w:szCs w:val="16"/>
              </w:rPr>
              <w:t>0.</w:t>
            </w:r>
            <w:r w:rsidR="00C431C1">
              <w:rPr>
                <w:sz w:val="16"/>
                <w:szCs w:val="16"/>
              </w:rPr>
              <w:t>4</w:t>
            </w:r>
            <w:r>
              <w:rPr>
                <w:sz w:val="16"/>
                <w:szCs w:val="16"/>
              </w:rPr>
              <w:t>.0</w:t>
            </w:r>
          </w:p>
        </w:tc>
      </w:tr>
    </w:tbl>
    <w:p w14:paraId="6BA8C2E7" w14:textId="77777777" w:rsidR="003C3971" w:rsidRPr="00235394" w:rsidRDefault="003C3971" w:rsidP="003C3971"/>
    <w:p w14:paraId="3A6FB7AB" w14:textId="1B2BD68C" w:rsidR="003C3971" w:rsidRPr="00235394" w:rsidRDefault="003C3971" w:rsidP="00AF0DAC">
      <w:pPr>
        <w:pStyle w:val="Guidance"/>
      </w:pPr>
      <w:r>
        <w:br w:type="page"/>
      </w:r>
      <w:r w:rsidR="00AF0DAC" w:rsidDel="00AF0DAC">
        <w:lastRenderedPageBreak/>
        <w:t xml:space="preserve"> </w:t>
      </w:r>
    </w:p>
    <w:p w14:paraId="6AE5F0B0" w14:textId="77777777" w:rsidR="00080512" w:rsidRDefault="00080512"/>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E2FB0" w14:textId="77777777" w:rsidR="004027D4" w:rsidRDefault="004027D4">
      <w:r>
        <w:separator/>
      </w:r>
    </w:p>
  </w:endnote>
  <w:endnote w:type="continuationSeparator" w:id="0">
    <w:p w14:paraId="4B1E2122" w14:textId="77777777" w:rsidR="004027D4" w:rsidRDefault="0040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318DC" w:rsidRDefault="006318DC">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F77FE" w14:textId="77777777" w:rsidR="004027D4" w:rsidRDefault="004027D4">
      <w:r>
        <w:separator/>
      </w:r>
    </w:p>
  </w:footnote>
  <w:footnote w:type="continuationSeparator" w:id="0">
    <w:p w14:paraId="6D0E76D3" w14:textId="77777777" w:rsidR="004027D4" w:rsidRDefault="00402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26A421F" w:rsidR="006318DC" w:rsidRDefault="006318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A4B">
      <w:rPr>
        <w:rFonts w:ascii="Arial" w:hAnsi="Arial" w:cs="Arial"/>
        <w:b/>
        <w:noProof/>
        <w:sz w:val="18"/>
        <w:szCs w:val="18"/>
      </w:rPr>
      <w:t>3GPP TR 33.884 V0.4.0 (2023-01)</w:t>
    </w:r>
    <w:r>
      <w:rPr>
        <w:rFonts w:ascii="Arial" w:hAnsi="Arial" w:cs="Arial"/>
        <w:b/>
        <w:sz w:val="18"/>
        <w:szCs w:val="18"/>
      </w:rPr>
      <w:fldChar w:fldCharType="end"/>
    </w:r>
  </w:p>
  <w:p w14:paraId="7A6BC72E" w14:textId="00B83D40" w:rsidR="006318DC" w:rsidRDefault="006318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7A4B">
      <w:rPr>
        <w:rFonts w:ascii="Arial" w:hAnsi="Arial" w:cs="Arial"/>
        <w:b/>
        <w:noProof/>
        <w:sz w:val="18"/>
        <w:szCs w:val="18"/>
      </w:rPr>
      <w:t>41</w:t>
    </w:r>
    <w:r>
      <w:rPr>
        <w:rFonts w:ascii="Arial" w:hAnsi="Arial" w:cs="Arial"/>
        <w:b/>
        <w:sz w:val="18"/>
        <w:szCs w:val="18"/>
      </w:rPr>
      <w:fldChar w:fldCharType="end"/>
    </w:r>
  </w:p>
  <w:p w14:paraId="13C538E8" w14:textId="57D4F06D" w:rsidR="006318DC" w:rsidRDefault="006318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A4B">
      <w:rPr>
        <w:rFonts w:ascii="Arial" w:hAnsi="Arial" w:cs="Arial"/>
        <w:b/>
        <w:noProof/>
        <w:sz w:val="18"/>
        <w:szCs w:val="18"/>
      </w:rPr>
      <w:t>Release 18</w:t>
    </w:r>
    <w:r>
      <w:rPr>
        <w:rFonts w:ascii="Arial" w:hAnsi="Arial" w:cs="Arial"/>
        <w:b/>
        <w:sz w:val="18"/>
        <w:szCs w:val="18"/>
      </w:rPr>
      <w:fldChar w:fldCharType="end"/>
    </w:r>
  </w:p>
  <w:p w14:paraId="1024E63D" w14:textId="77777777" w:rsidR="006318DC" w:rsidRDefault="006318D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D13353"/>
    <w:multiLevelType w:val="hybridMultilevel"/>
    <w:tmpl w:val="8494BA7E"/>
    <w:lvl w:ilvl="0" w:tplc="F27E729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2F08F1"/>
    <w:multiLevelType w:val="hybridMultilevel"/>
    <w:tmpl w:val="2F72B2AC"/>
    <w:lvl w:ilvl="0" w:tplc="45985C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564303B"/>
    <w:multiLevelType w:val="hybridMultilevel"/>
    <w:tmpl w:val="76065C04"/>
    <w:lvl w:ilvl="0" w:tplc="6706E778">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E5D3364"/>
    <w:multiLevelType w:val="hybridMultilevel"/>
    <w:tmpl w:val="46FE018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1A80D72"/>
    <w:multiLevelType w:val="hybridMultilevel"/>
    <w:tmpl w:val="13A6477E"/>
    <w:lvl w:ilvl="0" w:tplc="2D32377C">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8" w15:restartNumberingAfterBreak="0">
    <w:nsid w:val="45FC07F2"/>
    <w:multiLevelType w:val="hybridMultilevel"/>
    <w:tmpl w:val="D9647970"/>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01B1F"/>
    <w:multiLevelType w:val="hybridMultilevel"/>
    <w:tmpl w:val="345CFFDA"/>
    <w:lvl w:ilvl="0" w:tplc="0C4E51A8">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7476435"/>
    <w:multiLevelType w:val="hybridMultilevel"/>
    <w:tmpl w:val="6F98B80C"/>
    <w:lvl w:ilvl="0" w:tplc="9AFAF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7980907"/>
    <w:multiLevelType w:val="hybridMultilevel"/>
    <w:tmpl w:val="6F98B80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9C699B"/>
    <w:multiLevelType w:val="hybridMultilevel"/>
    <w:tmpl w:val="B7E692EC"/>
    <w:lvl w:ilvl="0" w:tplc="CB9003D8">
      <w:start w:val="1"/>
      <w:numFmt w:val="decimal"/>
      <w:lvlText w:val="%1."/>
      <w:lvlJc w:val="left"/>
      <w:pPr>
        <w:ind w:left="800" w:hanging="400"/>
      </w:pPr>
      <w:rPr>
        <w:rFonts w:ascii="Times New Roman" w:eastAsia="Malgun Gothic"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2A50380"/>
    <w:multiLevelType w:val="hybridMultilevel"/>
    <w:tmpl w:val="C3EA948E"/>
    <w:lvl w:ilvl="0" w:tplc="9E5E2098">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D404A93"/>
    <w:multiLevelType w:val="hybridMultilevel"/>
    <w:tmpl w:val="5992B35E"/>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B964C1"/>
    <w:multiLevelType w:val="multilevel"/>
    <w:tmpl w:val="3C8AC46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1"/>
  </w:num>
  <w:num w:numId="20">
    <w:abstractNumId w:val="13"/>
  </w:num>
  <w:num w:numId="21">
    <w:abstractNumId w:val="18"/>
  </w:num>
  <w:num w:numId="22">
    <w:abstractNumId w:val="25"/>
  </w:num>
  <w:num w:numId="23">
    <w:abstractNumId w:val="24"/>
  </w:num>
  <w:num w:numId="24">
    <w:abstractNumId w:val="23"/>
  </w:num>
  <w:num w:numId="25">
    <w:abstractNumId w:val="14"/>
  </w:num>
  <w:num w:numId="26">
    <w:abstractNumId w:val="17"/>
  </w:num>
  <w:num w:numId="27">
    <w:abstractNumId w:val="16"/>
  </w:num>
  <w:num w:numId="28">
    <w:abstractNumId w:val="19"/>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4F2"/>
    <w:rsid w:val="000052A0"/>
    <w:rsid w:val="0003109B"/>
    <w:rsid w:val="00033397"/>
    <w:rsid w:val="00040095"/>
    <w:rsid w:val="00040B6E"/>
    <w:rsid w:val="00051834"/>
    <w:rsid w:val="00054A22"/>
    <w:rsid w:val="00062023"/>
    <w:rsid w:val="000655A6"/>
    <w:rsid w:val="00080512"/>
    <w:rsid w:val="000A135F"/>
    <w:rsid w:val="000B177D"/>
    <w:rsid w:val="000C47C3"/>
    <w:rsid w:val="000D58AB"/>
    <w:rsid w:val="00117189"/>
    <w:rsid w:val="00125C09"/>
    <w:rsid w:val="00133525"/>
    <w:rsid w:val="00143D9C"/>
    <w:rsid w:val="001835FA"/>
    <w:rsid w:val="001A3B1B"/>
    <w:rsid w:val="001A4C42"/>
    <w:rsid w:val="001A7420"/>
    <w:rsid w:val="001B1867"/>
    <w:rsid w:val="001B6637"/>
    <w:rsid w:val="001C21C3"/>
    <w:rsid w:val="001D02C2"/>
    <w:rsid w:val="001F0C1D"/>
    <w:rsid w:val="001F1132"/>
    <w:rsid w:val="001F168B"/>
    <w:rsid w:val="002041D5"/>
    <w:rsid w:val="00231DFF"/>
    <w:rsid w:val="002347A2"/>
    <w:rsid w:val="00246AB7"/>
    <w:rsid w:val="002675F0"/>
    <w:rsid w:val="002760EE"/>
    <w:rsid w:val="0028581F"/>
    <w:rsid w:val="002B6339"/>
    <w:rsid w:val="002C351D"/>
    <w:rsid w:val="002D77D1"/>
    <w:rsid w:val="002E00EE"/>
    <w:rsid w:val="002E447A"/>
    <w:rsid w:val="003172DC"/>
    <w:rsid w:val="003420A3"/>
    <w:rsid w:val="00351F23"/>
    <w:rsid w:val="0035462D"/>
    <w:rsid w:val="00356555"/>
    <w:rsid w:val="00366BEE"/>
    <w:rsid w:val="003765B8"/>
    <w:rsid w:val="00381244"/>
    <w:rsid w:val="00382503"/>
    <w:rsid w:val="00395E6F"/>
    <w:rsid w:val="003B4775"/>
    <w:rsid w:val="003C3971"/>
    <w:rsid w:val="003C5A27"/>
    <w:rsid w:val="003E688F"/>
    <w:rsid w:val="004027D4"/>
    <w:rsid w:val="004077A4"/>
    <w:rsid w:val="00413CEB"/>
    <w:rsid w:val="00423334"/>
    <w:rsid w:val="004345EC"/>
    <w:rsid w:val="004351FE"/>
    <w:rsid w:val="004525AF"/>
    <w:rsid w:val="00465515"/>
    <w:rsid w:val="0047241E"/>
    <w:rsid w:val="00485F56"/>
    <w:rsid w:val="0049751D"/>
    <w:rsid w:val="004C30AC"/>
    <w:rsid w:val="004D3578"/>
    <w:rsid w:val="004E213A"/>
    <w:rsid w:val="004F0988"/>
    <w:rsid w:val="004F3340"/>
    <w:rsid w:val="00531ACA"/>
    <w:rsid w:val="0053388B"/>
    <w:rsid w:val="00535773"/>
    <w:rsid w:val="00543E6C"/>
    <w:rsid w:val="0055122F"/>
    <w:rsid w:val="005512F7"/>
    <w:rsid w:val="00565087"/>
    <w:rsid w:val="005767B0"/>
    <w:rsid w:val="00597B11"/>
    <w:rsid w:val="005B14DA"/>
    <w:rsid w:val="005C7FB9"/>
    <w:rsid w:val="005D2E01"/>
    <w:rsid w:val="005D7526"/>
    <w:rsid w:val="005E11DA"/>
    <w:rsid w:val="005E4BB2"/>
    <w:rsid w:val="005F788A"/>
    <w:rsid w:val="00602AEA"/>
    <w:rsid w:val="00614FDF"/>
    <w:rsid w:val="00617265"/>
    <w:rsid w:val="006318DC"/>
    <w:rsid w:val="0063543D"/>
    <w:rsid w:val="00647114"/>
    <w:rsid w:val="006912E9"/>
    <w:rsid w:val="006A323F"/>
    <w:rsid w:val="006B30D0"/>
    <w:rsid w:val="006C3D95"/>
    <w:rsid w:val="006E5C86"/>
    <w:rsid w:val="006E5F8E"/>
    <w:rsid w:val="00701116"/>
    <w:rsid w:val="00706EB5"/>
    <w:rsid w:val="0071174C"/>
    <w:rsid w:val="00713C44"/>
    <w:rsid w:val="00733DD4"/>
    <w:rsid w:val="00734A5B"/>
    <w:rsid w:val="0074026F"/>
    <w:rsid w:val="007429F6"/>
    <w:rsid w:val="00744E76"/>
    <w:rsid w:val="00765EA3"/>
    <w:rsid w:val="00774DA4"/>
    <w:rsid w:val="00781F0F"/>
    <w:rsid w:val="00797FA3"/>
    <w:rsid w:val="007B2EBD"/>
    <w:rsid w:val="007B48DF"/>
    <w:rsid w:val="007B600E"/>
    <w:rsid w:val="007F0F4A"/>
    <w:rsid w:val="007F5D03"/>
    <w:rsid w:val="007F644F"/>
    <w:rsid w:val="008028A4"/>
    <w:rsid w:val="00825384"/>
    <w:rsid w:val="00830747"/>
    <w:rsid w:val="00850A92"/>
    <w:rsid w:val="00865653"/>
    <w:rsid w:val="008658DE"/>
    <w:rsid w:val="008768CA"/>
    <w:rsid w:val="008A21D0"/>
    <w:rsid w:val="008C00E3"/>
    <w:rsid w:val="008C384C"/>
    <w:rsid w:val="008E2D68"/>
    <w:rsid w:val="008E485F"/>
    <w:rsid w:val="008E6756"/>
    <w:rsid w:val="0090271F"/>
    <w:rsid w:val="00902E23"/>
    <w:rsid w:val="009114D7"/>
    <w:rsid w:val="0091348E"/>
    <w:rsid w:val="00917CCB"/>
    <w:rsid w:val="0093277E"/>
    <w:rsid w:val="00933FB0"/>
    <w:rsid w:val="00942EC2"/>
    <w:rsid w:val="009441A1"/>
    <w:rsid w:val="009B52B0"/>
    <w:rsid w:val="009B7554"/>
    <w:rsid w:val="009B7824"/>
    <w:rsid w:val="009D11B2"/>
    <w:rsid w:val="009F37B7"/>
    <w:rsid w:val="00A03586"/>
    <w:rsid w:val="00A10F02"/>
    <w:rsid w:val="00A164B4"/>
    <w:rsid w:val="00A23CA2"/>
    <w:rsid w:val="00A26956"/>
    <w:rsid w:val="00A27486"/>
    <w:rsid w:val="00A53724"/>
    <w:rsid w:val="00A56066"/>
    <w:rsid w:val="00A73129"/>
    <w:rsid w:val="00A82346"/>
    <w:rsid w:val="00A92BA1"/>
    <w:rsid w:val="00A95A32"/>
    <w:rsid w:val="00AA5899"/>
    <w:rsid w:val="00AB4A5D"/>
    <w:rsid w:val="00AC6BC6"/>
    <w:rsid w:val="00AD288F"/>
    <w:rsid w:val="00AE65E2"/>
    <w:rsid w:val="00AF0250"/>
    <w:rsid w:val="00AF0DAC"/>
    <w:rsid w:val="00AF1460"/>
    <w:rsid w:val="00B11412"/>
    <w:rsid w:val="00B15449"/>
    <w:rsid w:val="00B17E33"/>
    <w:rsid w:val="00B25F50"/>
    <w:rsid w:val="00B47DA5"/>
    <w:rsid w:val="00B5060E"/>
    <w:rsid w:val="00B67684"/>
    <w:rsid w:val="00B91BE6"/>
    <w:rsid w:val="00B93086"/>
    <w:rsid w:val="00B93FEA"/>
    <w:rsid w:val="00BA19ED"/>
    <w:rsid w:val="00BA4B8D"/>
    <w:rsid w:val="00BC0F7D"/>
    <w:rsid w:val="00BC1955"/>
    <w:rsid w:val="00BD7D31"/>
    <w:rsid w:val="00BE3255"/>
    <w:rsid w:val="00BF128E"/>
    <w:rsid w:val="00C01A01"/>
    <w:rsid w:val="00C074DD"/>
    <w:rsid w:val="00C1496A"/>
    <w:rsid w:val="00C22C20"/>
    <w:rsid w:val="00C31A4B"/>
    <w:rsid w:val="00C33079"/>
    <w:rsid w:val="00C3329D"/>
    <w:rsid w:val="00C431C1"/>
    <w:rsid w:val="00C45231"/>
    <w:rsid w:val="00C551FF"/>
    <w:rsid w:val="00C61863"/>
    <w:rsid w:val="00C72833"/>
    <w:rsid w:val="00C80F1D"/>
    <w:rsid w:val="00C83825"/>
    <w:rsid w:val="00C91962"/>
    <w:rsid w:val="00C92AF2"/>
    <w:rsid w:val="00C93F40"/>
    <w:rsid w:val="00CA3D0C"/>
    <w:rsid w:val="00CC7AD5"/>
    <w:rsid w:val="00CD3EF1"/>
    <w:rsid w:val="00CE6809"/>
    <w:rsid w:val="00CF7A4B"/>
    <w:rsid w:val="00D21834"/>
    <w:rsid w:val="00D41408"/>
    <w:rsid w:val="00D427A1"/>
    <w:rsid w:val="00D57972"/>
    <w:rsid w:val="00D675A9"/>
    <w:rsid w:val="00D738D6"/>
    <w:rsid w:val="00D7494F"/>
    <w:rsid w:val="00D755EB"/>
    <w:rsid w:val="00D76048"/>
    <w:rsid w:val="00D804C9"/>
    <w:rsid w:val="00D82E6F"/>
    <w:rsid w:val="00D87E00"/>
    <w:rsid w:val="00D9134D"/>
    <w:rsid w:val="00D941CB"/>
    <w:rsid w:val="00D95945"/>
    <w:rsid w:val="00DA7A03"/>
    <w:rsid w:val="00DB1818"/>
    <w:rsid w:val="00DB302E"/>
    <w:rsid w:val="00DB6637"/>
    <w:rsid w:val="00DC309B"/>
    <w:rsid w:val="00DC4DA2"/>
    <w:rsid w:val="00DD4C17"/>
    <w:rsid w:val="00DD74A5"/>
    <w:rsid w:val="00DE2F04"/>
    <w:rsid w:val="00DF2B1F"/>
    <w:rsid w:val="00DF62CD"/>
    <w:rsid w:val="00E16509"/>
    <w:rsid w:val="00E44582"/>
    <w:rsid w:val="00E67897"/>
    <w:rsid w:val="00E77645"/>
    <w:rsid w:val="00E8041D"/>
    <w:rsid w:val="00E94B33"/>
    <w:rsid w:val="00EA15B0"/>
    <w:rsid w:val="00EA5EA7"/>
    <w:rsid w:val="00EA6E4A"/>
    <w:rsid w:val="00EC4A25"/>
    <w:rsid w:val="00EF608C"/>
    <w:rsid w:val="00F00A60"/>
    <w:rsid w:val="00F025A2"/>
    <w:rsid w:val="00F04712"/>
    <w:rsid w:val="00F12658"/>
    <w:rsid w:val="00F13360"/>
    <w:rsid w:val="00F22EC7"/>
    <w:rsid w:val="00F325C8"/>
    <w:rsid w:val="00F653B8"/>
    <w:rsid w:val="00F71ECA"/>
    <w:rsid w:val="00F9008D"/>
    <w:rsid w:val="00FA1266"/>
    <w:rsid w:val="00FA39FC"/>
    <w:rsid w:val="00FC1192"/>
    <w:rsid w:val="00FE4D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1"/>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Literaturverzeichnis">
    <w:name w:val="Bibliography"/>
    <w:basedOn w:val="Standard"/>
    <w:next w:val="Standard"/>
    <w:uiPriority w:val="37"/>
    <w:semiHidden/>
    <w:unhideWhenUsed/>
    <w:rsid w:val="00C83825"/>
  </w:style>
  <w:style w:type="paragraph" w:styleId="Blocktext">
    <w:name w:val="Block Text"/>
    <w:basedOn w:val="Standard"/>
    <w:rsid w:val="00C83825"/>
    <w:pPr>
      <w:spacing w:after="120"/>
      <w:ind w:left="1440" w:right="1440"/>
    </w:pPr>
  </w:style>
  <w:style w:type="paragraph" w:styleId="Textkrper">
    <w:name w:val="Body Text"/>
    <w:basedOn w:val="Standard"/>
    <w:link w:val="TextkrperZchn"/>
    <w:rsid w:val="00C83825"/>
    <w:pPr>
      <w:spacing w:after="120"/>
    </w:pPr>
  </w:style>
  <w:style w:type="character" w:customStyle="1" w:styleId="TextkrperZchn">
    <w:name w:val="Textkörper Zchn"/>
    <w:link w:val="Textkrper"/>
    <w:rsid w:val="00C83825"/>
    <w:rPr>
      <w:lang w:eastAsia="en-US"/>
    </w:rPr>
  </w:style>
  <w:style w:type="paragraph" w:styleId="Textkrper2">
    <w:name w:val="Body Text 2"/>
    <w:basedOn w:val="Standard"/>
    <w:link w:val="Textkrper2Zchn"/>
    <w:rsid w:val="00C83825"/>
    <w:pPr>
      <w:spacing w:after="120" w:line="480" w:lineRule="auto"/>
    </w:pPr>
  </w:style>
  <w:style w:type="character" w:customStyle="1" w:styleId="Textkrper2Zchn">
    <w:name w:val="Textkörper 2 Zchn"/>
    <w:link w:val="Textkrper2"/>
    <w:rsid w:val="00C83825"/>
    <w:rPr>
      <w:lang w:eastAsia="en-US"/>
    </w:rPr>
  </w:style>
  <w:style w:type="paragraph" w:styleId="Textkrper3">
    <w:name w:val="Body Text 3"/>
    <w:basedOn w:val="Standard"/>
    <w:link w:val="Textkrper3Zchn"/>
    <w:rsid w:val="00C83825"/>
    <w:pPr>
      <w:spacing w:after="120"/>
    </w:pPr>
    <w:rPr>
      <w:sz w:val="16"/>
      <w:szCs w:val="16"/>
    </w:rPr>
  </w:style>
  <w:style w:type="character" w:customStyle="1" w:styleId="Textkrper3Zchn">
    <w:name w:val="Textkörper 3 Zchn"/>
    <w:link w:val="Textkrper3"/>
    <w:rsid w:val="00C83825"/>
    <w:rPr>
      <w:sz w:val="16"/>
      <w:szCs w:val="16"/>
      <w:lang w:eastAsia="en-US"/>
    </w:rPr>
  </w:style>
  <w:style w:type="paragraph" w:styleId="Textkrper-Erstzeileneinzug">
    <w:name w:val="Body Text First Indent"/>
    <w:basedOn w:val="Textkrper"/>
    <w:link w:val="Textkrper-ErstzeileneinzugZchn"/>
    <w:rsid w:val="00C83825"/>
    <w:pPr>
      <w:ind w:firstLine="210"/>
    </w:pPr>
  </w:style>
  <w:style w:type="character" w:customStyle="1" w:styleId="Textkrper-ErstzeileneinzugZchn">
    <w:name w:val="Textkörper-Erstzeileneinzug Zchn"/>
    <w:basedOn w:val="TextkrperZchn"/>
    <w:link w:val="Textkrper-Erstzeileneinzug"/>
    <w:rsid w:val="00C83825"/>
    <w:rPr>
      <w:lang w:eastAsia="en-US"/>
    </w:rPr>
  </w:style>
  <w:style w:type="paragraph" w:styleId="Textkrper-Zeileneinzug">
    <w:name w:val="Body Text Indent"/>
    <w:basedOn w:val="Standard"/>
    <w:link w:val="Textkrper-ZeileneinzugZchn"/>
    <w:rsid w:val="00C83825"/>
    <w:pPr>
      <w:spacing w:after="120"/>
      <w:ind w:left="283"/>
    </w:pPr>
  </w:style>
  <w:style w:type="character" w:customStyle="1" w:styleId="Textkrper-ZeileneinzugZchn">
    <w:name w:val="Textkörper-Zeileneinzug Zchn"/>
    <w:link w:val="Textkrper-Zeileneinzug"/>
    <w:rsid w:val="00C83825"/>
    <w:rPr>
      <w:lang w:eastAsia="en-US"/>
    </w:rPr>
  </w:style>
  <w:style w:type="paragraph" w:styleId="Textkrper-Erstzeileneinzug2">
    <w:name w:val="Body Text First Indent 2"/>
    <w:basedOn w:val="Textkrper-Zeileneinzug"/>
    <w:link w:val="Textkrper-Erstzeileneinzug2Zchn"/>
    <w:rsid w:val="00C83825"/>
    <w:pPr>
      <w:ind w:firstLine="210"/>
    </w:pPr>
  </w:style>
  <w:style w:type="character" w:customStyle="1" w:styleId="Textkrper-Erstzeileneinzug2Zchn">
    <w:name w:val="Textkörper-Erstzeileneinzug 2 Zchn"/>
    <w:basedOn w:val="Textkrper-ZeileneinzugZchn"/>
    <w:link w:val="Textkrper-Erstzeileneinzug2"/>
    <w:rsid w:val="00C83825"/>
    <w:rPr>
      <w:lang w:eastAsia="en-US"/>
    </w:rPr>
  </w:style>
  <w:style w:type="paragraph" w:styleId="Textkrper-Einzug2">
    <w:name w:val="Body Text Indent 2"/>
    <w:basedOn w:val="Standard"/>
    <w:link w:val="Textkrper-Einzug2Zchn"/>
    <w:rsid w:val="00C83825"/>
    <w:pPr>
      <w:spacing w:after="120" w:line="480" w:lineRule="auto"/>
      <w:ind w:left="283"/>
    </w:pPr>
  </w:style>
  <w:style w:type="character" w:customStyle="1" w:styleId="Textkrper-Einzug2Zchn">
    <w:name w:val="Textkörper-Einzug 2 Zchn"/>
    <w:link w:val="Textkrper-Einzug2"/>
    <w:rsid w:val="00C83825"/>
    <w:rPr>
      <w:lang w:eastAsia="en-US"/>
    </w:rPr>
  </w:style>
  <w:style w:type="paragraph" w:styleId="Textkrper-Einzug3">
    <w:name w:val="Body Text Indent 3"/>
    <w:basedOn w:val="Standard"/>
    <w:link w:val="Textkrper-Einzug3Zchn"/>
    <w:rsid w:val="00C83825"/>
    <w:pPr>
      <w:spacing w:after="120"/>
      <w:ind w:left="283"/>
    </w:pPr>
    <w:rPr>
      <w:sz w:val="16"/>
      <w:szCs w:val="16"/>
    </w:rPr>
  </w:style>
  <w:style w:type="character" w:customStyle="1" w:styleId="Textkrper-Einzug3Zchn">
    <w:name w:val="Textkörper-Einzug 3 Zchn"/>
    <w:link w:val="Textkrper-Einzug3"/>
    <w:rsid w:val="00C83825"/>
    <w:rPr>
      <w:sz w:val="16"/>
      <w:szCs w:val="16"/>
      <w:lang w:eastAsia="en-US"/>
    </w:rPr>
  </w:style>
  <w:style w:type="paragraph" w:styleId="Beschriftung">
    <w:name w:val="caption"/>
    <w:basedOn w:val="Standard"/>
    <w:next w:val="Standard"/>
    <w:semiHidden/>
    <w:unhideWhenUsed/>
    <w:qFormat/>
    <w:rsid w:val="00C83825"/>
    <w:rPr>
      <w:b/>
      <w:bCs/>
    </w:rPr>
  </w:style>
  <w:style w:type="paragraph" w:styleId="Gruformel">
    <w:name w:val="Closing"/>
    <w:basedOn w:val="Standard"/>
    <w:link w:val="GruformelZchn"/>
    <w:rsid w:val="00C83825"/>
    <w:pPr>
      <w:ind w:left="4252"/>
    </w:pPr>
  </w:style>
  <w:style w:type="character" w:customStyle="1" w:styleId="GruformelZchn">
    <w:name w:val="Grußformel Zchn"/>
    <w:link w:val="Gruformel"/>
    <w:rsid w:val="00C83825"/>
    <w:rPr>
      <w:lang w:eastAsia="en-US"/>
    </w:rPr>
  </w:style>
  <w:style w:type="paragraph" w:styleId="Kommentartext">
    <w:name w:val="annotation text"/>
    <w:basedOn w:val="Standard"/>
    <w:link w:val="KommentartextZchn"/>
    <w:rsid w:val="00C83825"/>
  </w:style>
  <w:style w:type="character" w:customStyle="1" w:styleId="KommentartextZchn">
    <w:name w:val="Kommentartext Zchn"/>
    <w:link w:val="Kommentartext"/>
    <w:rsid w:val="00C83825"/>
    <w:rPr>
      <w:lang w:eastAsia="en-US"/>
    </w:rPr>
  </w:style>
  <w:style w:type="paragraph" w:styleId="Kommentarthema">
    <w:name w:val="annotation subject"/>
    <w:basedOn w:val="Kommentartext"/>
    <w:next w:val="Kommentartext"/>
    <w:link w:val="KommentarthemaZchn"/>
    <w:rsid w:val="00C83825"/>
    <w:rPr>
      <w:b/>
      <w:bCs/>
    </w:rPr>
  </w:style>
  <w:style w:type="character" w:customStyle="1" w:styleId="KommentarthemaZchn">
    <w:name w:val="Kommentarthema Zchn"/>
    <w:link w:val="Kommentarthema"/>
    <w:rsid w:val="00C83825"/>
    <w:rPr>
      <w:b/>
      <w:bCs/>
      <w:lang w:eastAsia="en-US"/>
    </w:rPr>
  </w:style>
  <w:style w:type="paragraph" w:styleId="Datum">
    <w:name w:val="Date"/>
    <w:basedOn w:val="Standard"/>
    <w:next w:val="Standard"/>
    <w:link w:val="DatumZchn"/>
    <w:rsid w:val="00C83825"/>
  </w:style>
  <w:style w:type="character" w:customStyle="1" w:styleId="DatumZchn">
    <w:name w:val="Datum Zchn"/>
    <w:link w:val="Datum"/>
    <w:rsid w:val="00C83825"/>
    <w:rPr>
      <w:lang w:eastAsia="en-US"/>
    </w:rPr>
  </w:style>
  <w:style w:type="paragraph" w:styleId="Dokumentstruktur">
    <w:name w:val="Document Map"/>
    <w:basedOn w:val="Standard"/>
    <w:link w:val="DokumentstrukturZchn"/>
    <w:rsid w:val="00C83825"/>
    <w:rPr>
      <w:rFonts w:ascii="Segoe UI" w:hAnsi="Segoe UI" w:cs="Segoe UI"/>
      <w:sz w:val="16"/>
      <w:szCs w:val="16"/>
    </w:rPr>
  </w:style>
  <w:style w:type="character" w:customStyle="1" w:styleId="DokumentstrukturZchn">
    <w:name w:val="Dokumentstruktur Zchn"/>
    <w:link w:val="Dokumentstruktur"/>
    <w:rsid w:val="00C83825"/>
    <w:rPr>
      <w:rFonts w:ascii="Segoe UI" w:hAnsi="Segoe UI" w:cs="Segoe UI"/>
      <w:sz w:val="16"/>
      <w:szCs w:val="16"/>
      <w:lang w:eastAsia="en-US"/>
    </w:rPr>
  </w:style>
  <w:style w:type="paragraph" w:styleId="E-Mail-Signatur">
    <w:name w:val="E-mail Signature"/>
    <w:basedOn w:val="Standard"/>
    <w:link w:val="E-Mail-SignaturZchn"/>
    <w:rsid w:val="00C83825"/>
  </w:style>
  <w:style w:type="character" w:customStyle="1" w:styleId="E-Mail-SignaturZchn">
    <w:name w:val="E-Mail-Signatur Zchn"/>
    <w:link w:val="E-Mail-Signatur"/>
    <w:rsid w:val="00C83825"/>
    <w:rPr>
      <w:lang w:eastAsia="en-US"/>
    </w:rPr>
  </w:style>
  <w:style w:type="paragraph" w:styleId="Endnotentext">
    <w:name w:val="endnote text"/>
    <w:basedOn w:val="Standard"/>
    <w:link w:val="EndnotentextZchn"/>
    <w:rsid w:val="00C83825"/>
  </w:style>
  <w:style w:type="character" w:customStyle="1" w:styleId="EndnotentextZchn">
    <w:name w:val="Endnotentext Zchn"/>
    <w:link w:val="Endnotentext"/>
    <w:rsid w:val="00C83825"/>
    <w:rPr>
      <w:lang w:eastAsia="en-US"/>
    </w:rPr>
  </w:style>
  <w:style w:type="paragraph" w:styleId="Umschlagadresse">
    <w:name w:val="envelope address"/>
    <w:basedOn w:val="Standard"/>
    <w:rsid w:val="00C83825"/>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C83825"/>
    <w:rPr>
      <w:rFonts w:ascii="Calibri Light" w:hAnsi="Calibri Light"/>
    </w:rPr>
  </w:style>
  <w:style w:type="paragraph" w:styleId="Funotentext">
    <w:name w:val="footnote text"/>
    <w:basedOn w:val="Standard"/>
    <w:link w:val="FunotentextZchn"/>
    <w:rsid w:val="00C83825"/>
  </w:style>
  <w:style w:type="character" w:customStyle="1" w:styleId="FunotentextZchn">
    <w:name w:val="Fußnotentext Zchn"/>
    <w:link w:val="Funotentext"/>
    <w:rsid w:val="00C83825"/>
    <w:rPr>
      <w:lang w:eastAsia="en-US"/>
    </w:rPr>
  </w:style>
  <w:style w:type="paragraph" w:styleId="HTMLAdresse">
    <w:name w:val="HTML Address"/>
    <w:basedOn w:val="Standard"/>
    <w:link w:val="HTMLAdresseZchn"/>
    <w:rsid w:val="00C83825"/>
    <w:rPr>
      <w:i/>
      <w:iCs/>
    </w:rPr>
  </w:style>
  <w:style w:type="character" w:customStyle="1" w:styleId="HTMLAdresseZchn">
    <w:name w:val="HTML Adresse Zchn"/>
    <w:link w:val="HTMLAdresse"/>
    <w:rsid w:val="00C83825"/>
    <w:rPr>
      <w:i/>
      <w:iCs/>
      <w:lang w:eastAsia="en-US"/>
    </w:rPr>
  </w:style>
  <w:style w:type="paragraph" w:styleId="HTMLVorformatiert">
    <w:name w:val="HTML Preformatted"/>
    <w:basedOn w:val="Standard"/>
    <w:link w:val="HTMLVorformatiertZchn"/>
    <w:rsid w:val="00C83825"/>
    <w:rPr>
      <w:rFonts w:ascii="Courier New" w:hAnsi="Courier New" w:cs="Courier New"/>
    </w:rPr>
  </w:style>
  <w:style w:type="character" w:customStyle="1" w:styleId="HTMLVorformatiertZchn">
    <w:name w:val="HTML Vorformatiert Zchn"/>
    <w:link w:val="HTMLVorformatiert"/>
    <w:rsid w:val="00C83825"/>
    <w:rPr>
      <w:rFonts w:ascii="Courier New" w:hAnsi="Courier New" w:cs="Courier New"/>
      <w:lang w:eastAsia="en-US"/>
    </w:rPr>
  </w:style>
  <w:style w:type="paragraph" w:styleId="Index1">
    <w:name w:val="index 1"/>
    <w:basedOn w:val="Standard"/>
    <w:next w:val="Standard"/>
    <w:rsid w:val="00C83825"/>
    <w:pPr>
      <w:ind w:left="200" w:hanging="200"/>
    </w:pPr>
  </w:style>
  <w:style w:type="paragraph" w:styleId="Index2">
    <w:name w:val="index 2"/>
    <w:basedOn w:val="Standard"/>
    <w:next w:val="Standard"/>
    <w:rsid w:val="00C83825"/>
    <w:pPr>
      <w:ind w:left="400" w:hanging="200"/>
    </w:pPr>
  </w:style>
  <w:style w:type="paragraph" w:styleId="Index3">
    <w:name w:val="index 3"/>
    <w:basedOn w:val="Standard"/>
    <w:next w:val="Standard"/>
    <w:rsid w:val="00C83825"/>
    <w:pPr>
      <w:ind w:left="600" w:hanging="200"/>
    </w:pPr>
  </w:style>
  <w:style w:type="paragraph" w:styleId="Index4">
    <w:name w:val="index 4"/>
    <w:basedOn w:val="Standard"/>
    <w:next w:val="Standard"/>
    <w:rsid w:val="00C83825"/>
    <w:pPr>
      <w:ind w:left="800" w:hanging="200"/>
    </w:pPr>
  </w:style>
  <w:style w:type="paragraph" w:styleId="Index5">
    <w:name w:val="index 5"/>
    <w:basedOn w:val="Standard"/>
    <w:next w:val="Standard"/>
    <w:rsid w:val="00C83825"/>
    <w:pPr>
      <w:ind w:left="1000" w:hanging="200"/>
    </w:pPr>
  </w:style>
  <w:style w:type="paragraph" w:styleId="Index6">
    <w:name w:val="index 6"/>
    <w:basedOn w:val="Standard"/>
    <w:next w:val="Standard"/>
    <w:rsid w:val="00C83825"/>
    <w:pPr>
      <w:ind w:left="1200" w:hanging="200"/>
    </w:pPr>
  </w:style>
  <w:style w:type="paragraph" w:styleId="Index7">
    <w:name w:val="index 7"/>
    <w:basedOn w:val="Standard"/>
    <w:next w:val="Standard"/>
    <w:rsid w:val="00C83825"/>
    <w:pPr>
      <w:ind w:left="1400" w:hanging="200"/>
    </w:pPr>
  </w:style>
  <w:style w:type="paragraph" w:styleId="Index8">
    <w:name w:val="index 8"/>
    <w:basedOn w:val="Standard"/>
    <w:next w:val="Standard"/>
    <w:rsid w:val="00C83825"/>
    <w:pPr>
      <w:ind w:left="1600" w:hanging="200"/>
    </w:pPr>
  </w:style>
  <w:style w:type="paragraph" w:styleId="Index9">
    <w:name w:val="index 9"/>
    <w:basedOn w:val="Standard"/>
    <w:next w:val="Standard"/>
    <w:rsid w:val="00C83825"/>
    <w:pPr>
      <w:ind w:left="1800" w:hanging="200"/>
    </w:pPr>
  </w:style>
  <w:style w:type="paragraph" w:styleId="Indexberschrift">
    <w:name w:val="index heading"/>
    <w:basedOn w:val="Standard"/>
    <w:next w:val="Index1"/>
    <w:rsid w:val="00C83825"/>
    <w:rPr>
      <w:rFonts w:ascii="Calibri Light" w:hAnsi="Calibri Light"/>
      <w:b/>
      <w:bCs/>
    </w:rPr>
  </w:style>
  <w:style w:type="paragraph" w:styleId="IntensivesZitat">
    <w:name w:val="Intense Quote"/>
    <w:basedOn w:val="Standard"/>
    <w:next w:val="Standard"/>
    <w:link w:val="IntensivesZitatZchn"/>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C83825"/>
    <w:rPr>
      <w:i/>
      <w:iCs/>
      <w:color w:val="4472C4"/>
      <w:lang w:eastAsia="en-US"/>
    </w:rPr>
  </w:style>
  <w:style w:type="paragraph" w:styleId="Liste">
    <w:name w:val="List"/>
    <w:basedOn w:val="Standard"/>
    <w:rsid w:val="00C83825"/>
    <w:pPr>
      <w:ind w:left="283" w:hanging="283"/>
      <w:contextualSpacing/>
    </w:pPr>
  </w:style>
  <w:style w:type="paragraph" w:styleId="Liste2">
    <w:name w:val="List 2"/>
    <w:basedOn w:val="Standard"/>
    <w:rsid w:val="00C83825"/>
    <w:pPr>
      <w:ind w:left="566" w:hanging="283"/>
      <w:contextualSpacing/>
    </w:pPr>
  </w:style>
  <w:style w:type="paragraph" w:styleId="Liste3">
    <w:name w:val="List 3"/>
    <w:basedOn w:val="Standard"/>
    <w:rsid w:val="00C83825"/>
    <w:pPr>
      <w:ind w:left="849" w:hanging="283"/>
      <w:contextualSpacing/>
    </w:pPr>
  </w:style>
  <w:style w:type="paragraph" w:styleId="Liste4">
    <w:name w:val="List 4"/>
    <w:basedOn w:val="Standard"/>
    <w:rsid w:val="00C83825"/>
    <w:pPr>
      <w:ind w:left="1132" w:hanging="283"/>
      <w:contextualSpacing/>
    </w:pPr>
  </w:style>
  <w:style w:type="paragraph" w:styleId="Liste5">
    <w:name w:val="List 5"/>
    <w:basedOn w:val="Standard"/>
    <w:rsid w:val="00C83825"/>
    <w:pPr>
      <w:ind w:left="1415" w:hanging="283"/>
      <w:contextualSpacing/>
    </w:pPr>
  </w:style>
  <w:style w:type="paragraph" w:styleId="Aufzhlungszeichen">
    <w:name w:val="List Bullet"/>
    <w:basedOn w:val="Standard"/>
    <w:rsid w:val="00C83825"/>
    <w:pPr>
      <w:numPr>
        <w:numId w:val="5"/>
      </w:numPr>
      <w:contextualSpacing/>
    </w:pPr>
  </w:style>
  <w:style w:type="paragraph" w:styleId="Aufzhlungszeichen2">
    <w:name w:val="List Bullet 2"/>
    <w:basedOn w:val="Standard"/>
    <w:rsid w:val="00C83825"/>
    <w:pPr>
      <w:numPr>
        <w:numId w:val="6"/>
      </w:numPr>
      <w:contextualSpacing/>
    </w:pPr>
  </w:style>
  <w:style w:type="paragraph" w:styleId="Aufzhlungszeichen3">
    <w:name w:val="List Bullet 3"/>
    <w:basedOn w:val="Standard"/>
    <w:rsid w:val="00C83825"/>
    <w:pPr>
      <w:numPr>
        <w:numId w:val="7"/>
      </w:numPr>
      <w:contextualSpacing/>
    </w:pPr>
  </w:style>
  <w:style w:type="paragraph" w:styleId="Aufzhlungszeichen4">
    <w:name w:val="List Bullet 4"/>
    <w:basedOn w:val="Standard"/>
    <w:rsid w:val="00C83825"/>
    <w:pPr>
      <w:numPr>
        <w:numId w:val="8"/>
      </w:numPr>
      <w:contextualSpacing/>
    </w:pPr>
  </w:style>
  <w:style w:type="paragraph" w:styleId="Aufzhlungszeichen5">
    <w:name w:val="List Bullet 5"/>
    <w:basedOn w:val="Standard"/>
    <w:rsid w:val="00C83825"/>
    <w:pPr>
      <w:numPr>
        <w:numId w:val="9"/>
      </w:numPr>
      <w:contextualSpacing/>
    </w:pPr>
  </w:style>
  <w:style w:type="paragraph" w:styleId="Listenfortsetzung">
    <w:name w:val="List Continue"/>
    <w:basedOn w:val="Standard"/>
    <w:rsid w:val="00C83825"/>
    <w:pPr>
      <w:spacing w:after="120"/>
      <w:ind w:left="283"/>
      <w:contextualSpacing/>
    </w:pPr>
  </w:style>
  <w:style w:type="paragraph" w:styleId="Listenfortsetzung2">
    <w:name w:val="List Continue 2"/>
    <w:basedOn w:val="Standard"/>
    <w:rsid w:val="00C83825"/>
    <w:pPr>
      <w:spacing w:after="120"/>
      <w:ind w:left="566"/>
      <w:contextualSpacing/>
    </w:pPr>
  </w:style>
  <w:style w:type="paragraph" w:styleId="Listenfortsetzung3">
    <w:name w:val="List Continue 3"/>
    <w:basedOn w:val="Standard"/>
    <w:rsid w:val="00C83825"/>
    <w:pPr>
      <w:spacing w:after="120"/>
      <w:ind w:left="849"/>
      <w:contextualSpacing/>
    </w:pPr>
  </w:style>
  <w:style w:type="paragraph" w:styleId="Listenfortsetzung4">
    <w:name w:val="List Continue 4"/>
    <w:basedOn w:val="Standard"/>
    <w:rsid w:val="00C83825"/>
    <w:pPr>
      <w:spacing w:after="120"/>
      <w:ind w:left="1132"/>
      <w:contextualSpacing/>
    </w:pPr>
  </w:style>
  <w:style w:type="paragraph" w:styleId="Listenfortsetzung5">
    <w:name w:val="List Continue 5"/>
    <w:basedOn w:val="Standard"/>
    <w:rsid w:val="00C83825"/>
    <w:pPr>
      <w:spacing w:after="120"/>
      <w:ind w:left="1415"/>
      <w:contextualSpacing/>
    </w:pPr>
  </w:style>
  <w:style w:type="paragraph" w:styleId="Listennummer">
    <w:name w:val="List Number"/>
    <w:basedOn w:val="Standard"/>
    <w:rsid w:val="00C83825"/>
    <w:pPr>
      <w:numPr>
        <w:numId w:val="10"/>
      </w:numPr>
      <w:contextualSpacing/>
    </w:pPr>
  </w:style>
  <w:style w:type="paragraph" w:styleId="Listennummer2">
    <w:name w:val="List Number 2"/>
    <w:basedOn w:val="Standard"/>
    <w:rsid w:val="00C83825"/>
    <w:pPr>
      <w:numPr>
        <w:numId w:val="11"/>
      </w:numPr>
      <w:contextualSpacing/>
    </w:pPr>
  </w:style>
  <w:style w:type="paragraph" w:styleId="Listennummer3">
    <w:name w:val="List Number 3"/>
    <w:basedOn w:val="Standard"/>
    <w:rsid w:val="00C83825"/>
    <w:pPr>
      <w:numPr>
        <w:numId w:val="12"/>
      </w:numPr>
      <w:contextualSpacing/>
    </w:pPr>
  </w:style>
  <w:style w:type="paragraph" w:styleId="Listennummer4">
    <w:name w:val="List Number 4"/>
    <w:basedOn w:val="Standard"/>
    <w:rsid w:val="00C83825"/>
    <w:pPr>
      <w:numPr>
        <w:numId w:val="13"/>
      </w:numPr>
      <w:contextualSpacing/>
    </w:pPr>
  </w:style>
  <w:style w:type="paragraph" w:styleId="Listennummer5">
    <w:name w:val="List Number 5"/>
    <w:basedOn w:val="Standard"/>
    <w:rsid w:val="00C83825"/>
    <w:pPr>
      <w:numPr>
        <w:numId w:val="14"/>
      </w:numPr>
      <w:contextualSpacing/>
    </w:pPr>
  </w:style>
  <w:style w:type="paragraph" w:styleId="Listenabsatz">
    <w:name w:val="List Paragraph"/>
    <w:basedOn w:val="Standard"/>
    <w:uiPriority w:val="34"/>
    <w:qFormat/>
    <w:rsid w:val="00C83825"/>
    <w:pPr>
      <w:ind w:left="720"/>
    </w:pPr>
  </w:style>
  <w:style w:type="paragraph" w:styleId="Makrotext">
    <w:name w:val="macro"/>
    <w:link w:val="MakrotextZchn"/>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C83825"/>
    <w:rPr>
      <w:rFonts w:ascii="Courier New" w:hAnsi="Courier New" w:cs="Courier New"/>
      <w:lang w:eastAsia="en-US"/>
    </w:rPr>
  </w:style>
  <w:style w:type="paragraph" w:styleId="Nachrichtenkopf">
    <w:name w:val="Message Header"/>
    <w:basedOn w:val="Standard"/>
    <w:link w:val="NachrichtenkopfZchn"/>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C83825"/>
    <w:rPr>
      <w:rFonts w:ascii="Calibri Light" w:hAnsi="Calibri Light"/>
      <w:sz w:val="24"/>
      <w:szCs w:val="24"/>
      <w:shd w:val="pct20" w:color="auto" w:fill="auto"/>
      <w:lang w:eastAsia="en-US"/>
    </w:rPr>
  </w:style>
  <w:style w:type="paragraph" w:styleId="KeinLeerraum">
    <w:name w:val="No Spacing"/>
    <w:uiPriority w:val="1"/>
    <w:qFormat/>
    <w:rsid w:val="00C83825"/>
    <w:rPr>
      <w:lang w:eastAsia="en-US"/>
    </w:rPr>
  </w:style>
  <w:style w:type="paragraph" w:styleId="StandardWeb">
    <w:name w:val="Normal (Web)"/>
    <w:basedOn w:val="Standard"/>
    <w:rsid w:val="00C83825"/>
    <w:rPr>
      <w:sz w:val="24"/>
      <w:szCs w:val="24"/>
    </w:rPr>
  </w:style>
  <w:style w:type="paragraph" w:styleId="Standardeinzug">
    <w:name w:val="Normal Indent"/>
    <w:basedOn w:val="Standard"/>
    <w:rsid w:val="00C83825"/>
    <w:pPr>
      <w:ind w:left="720"/>
    </w:pPr>
  </w:style>
  <w:style w:type="paragraph" w:styleId="Fu-Endnotenberschrift">
    <w:name w:val="Note Heading"/>
    <w:basedOn w:val="Standard"/>
    <w:next w:val="Standard"/>
    <w:link w:val="Fu-EndnotenberschriftZchn"/>
    <w:rsid w:val="00C83825"/>
  </w:style>
  <w:style w:type="character" w:customStyle="1" w:styleId="Fu-EndnotenberschriftZchn">
    <w:name w:val="Fuß/-Endnotenüberschrift Zchn"/>
    <w:link w:val="Fu-Endnotenberschrift"/>
    <w:rsid w:val="00C83825"/>
    <w:rPr>
      <w:lang w:eastAsia="en-US"/>
    </w:rPr>
  </w:style>
  <w:style w:type="paragraph" w:styleId="NurText">
    <w:name w:val="Plain Text"/>
    <w:basedOn w:val="Standard"/>
    <w:link w:val="NurTextZchn"/>
    <w:rsid w:val="00C83825"/>
    <w:rPr>
      <w:rFonts w:ascii="Courier New" w:hAnsi="Courier New" w:cs="Courier New"/>
    </w:rPr>
  </w:style>
  <w:style w:type="character" w:customStyle="1" w:styleId="NurTextZchn">
    <w:name w:val="Nur Text Zchn"/>
    <w:link w:val="NurText"/>
    <w:rsid w:val="00C83825"/>
    <w:rPr>
      <w:rFonts w:ascii="Courier New" w:hAnsi="Courier New" w:cs="Courier New"/>
      <w:lang w:eastAsia="en-US"/>
    </w:rPr>
  </w:style>
  <w:style w:type="paragraph" w:styleId="Zitat">
    <w:name w:val="Quote"/>
    <w:basedOn w:val="Standard"/>
    <w:next w:val="Standard"/>
    <w:link w:val="ZitatZchn"/>
    <w:uiPriority w:val="29"/>
    <w:qFormat/>
    <w:rsid w:val="00C83825"/>
    <w:pPr>
      <w:spacing w:before="200" w:after="160"/>
      <w:ind w:left="864" w:right="864"/>
      <w:jc w:val="center"/>
    </w:pPr>
    <w:rPr>
      <w:i/>
      <w:iCs/>
      <w:color w:val="404040"/>
    </w:rPr>
  </w:style>
  <w:style w:type="character" w:customStyle="1" w:styleId="ZitatZchn">
    <w:name w:val="Zitat Zchn"/>
    <w:link w:val="Zitat"/>
    <w:uiPriority w:val="29"/>
    <w:rsid w:val="00C83825"/>
    <w:rPr>
      <w:i/>
      <w:iCs/>
      <w:color w:val="404040"/>
      <w:lang w:eastAsia="en-US"/>
    </w:rPr>
  </w:style>
  <w:style w:type="paragraph" w:styleId="Anrede">
    <w:name w:val="Salutation"/>
    <w:basedOn w:val="Standard"/>
    <w:next w:val="Standard"/>
    <w:link w:val="AnredeZchn"/>
    <w:rsid w:val="00C83825"/>
  </w:style>
  <w:style w:type="character" w:customStyle="1" w:styleId="AnredeZchn">
    <w:name w:val="Anrede Zchn"/>
    <w:link w:val="Anrede"/>
    <w:rsid w:val="00C83825"/>
    <w:rPr>
      <w:lang w:eastAsia="en-US"/>
    </w:rPr>
  </w:style>
  <w:style w:type="paragraph" w:styleId="Unterschrift">
    <w:name w:val="Signature"/>
    <w:basedOn w:val="Standard"/>
    <w:link w:val="UnterschriftZchn"/>
    <w:rsid w:val="00C83825"/>
    <w:pPr>
      <w:ind w:left="4252"/>
    </w:pPr>
  </w:style>
  <w:style w:type="character" w:customStyle="1" w:styleId="UnterschriftZchn">
    <w:name w:val="Unterschrift Zchn"/>
    <w:link w:val="Unterschrift"/>
    <w:rsid w:val="00C83825"/>
    <w:rPr>
      <w:lang w:eastAsia="en-US"/>
    </w:rPr>
  </w:style>
  <w:style w:type="paragraph" w:styleId="Untertitel">
    <w:name w:val="Subtitle"/>
    <w:basedOn w:val="Standard"/>
    <w:next w:val="Standard"/>
    <w:link w:val="UntertitelZchn"/>
    <w:qFormat/>
    <w:rsid w:val="00C83825"/>
    <w:pPr>
      <w:spacing w:after="60"/>
      <w:jc w:val="center"/>
      <w:outlineLvl w:val="1"/>
    </w:pPr>
    <w:rPr>
      <w:rFonts w:ascii="Calibri Light" w:hAnsi="Calibri Light"/>
      <w:sz w:val="24"/>
      <w:szCs w:val="24"/>
    </w:rPr>
  </w:style>
  <w:style w:type="character" w:customStyle="1" w:styleId="UntertitelZchn">
    <w:name w:val="Untertitel Zchn"/>
    <w:link w:val="Untertitel"/>
    <w:rsid w:val="00C83825"/>
    <w:rPr>
      <w:rFonts w:ascii="Calibri Light" w:hAnsi="Calibri Light"/>
      <w:sz w:val="24"/>
      <w:szCs w:val="24"/>
      <w:lang w:eastAsia="en-US"/>
    </w:rPr>
  </w:style>
  <w:style w:type="paragraph" w:styleId="Rechtsgrundlagenverzeichnis">
    <w:name w:val="table of authorities"/>
    <w:basedOn w:val="Standard"/>
    <w:next w:val="Standard"/>
    <w:rsid w:val="00C83825"/>
    <w:pPr>
      <w:ind w:left="200" w:hanging="200"/>
    </w:pPr>
  </w:style>
  <w:style w:type="paragraph" w:styleId="Abbildungsverzeichnis">
    <w:name w:val="table of figures"/>
    <w:basedOn w:val="Standard"/>
    <w:next w:val="Standard"/>
    <w:rsid w:val="00C83825"/>
  </w:style>
  <w:style w:type="paragraph" w:styleId="Titel">
    <w:name w:val="Title"/>
    <w:basedOn w:val="Standard"/>
    <w:next w:val="Standard"/>
    <w:link w:val="TitelZchn"/>
    <w:qFormat/>
    <w:rsid w:val="00C83825"/>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C83825"/>
    <w:rPr>
      <w:rFonts w:ascii="Calibri Light" w:hAnsi="Calibri Light"/>
      <w:b/>
      <w:bCs/>
      <w:kern w:val="28"/>
      <w:sz w:val="32"/>
      <w:szCs w:val="32"/>
      <w:lang w:eastAsia="en-US"/>
    </w:rPr>
  </w:style>
  <w:style w:type="paragraph" w:styleId="RGV-berschrift">
    <w:name w:val="toa heading"/>
    <w:basedOn w:val="Standard"/>
    <w:next w:val="Standard"/>
    <w:rsid w:val="00C83825"/>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Char">
    <w:name w:val="Editor's Note Char Char"/>
    <w:link w:val="EditorsNote"/>
    <w:rsid w:val="00381244"/>
    <w:rPr>
      <w:color w:val="FF0000"/>
      <w:lang w:eastAsia="en-US"/>
    </w:rPr>
  </w:style>
  <w:style w:type="character" w:customStyle="1" w:styleId="EditorsNoteChar">
    <w:name w:val="Editor's Note Char"/>
    <w:aliases w:val="EN Char,Editor's Note Char1"/>
    <w:locked/>
    <w:rsid w:val="009D11B2"/>
    <w:rPr>
      <w:rFonts w:ascii="Times New Roman" w:hAnsi="Times New Roman"/>
      <w:color w:val="FF0000"/>
      <w:lang w:val="en-GB" w:eastAsia="en-US"/>
    </w:rPr>
  </w:style>
  <w:style w:type="character" w:customStyle="1" w:styleId="TF0">
    <w:name w:val="TF (文字)"/>
    <w:link w:val="TF"/>
    <w:rsid w:val="006E5F8E"/>
    <w:rPr>
      <w:rFonts w:ascii="Arial" w:hAnsi="Arial"/>
      <w:b/>
      <w:lang w:eastAsia="en-US"/>
    </w:rPr>
  </w:style>
  <w:style w:type="paragraph" w:styleId="berarbeitung">
    <w:name w:val="Revision"/>
    <w:hidden/>
    <w:uiPriority w:val="99"/>
    <w:semiHidden/>
    <w:rsid w:val="00125C09"/>
    <w:rPr>
      <w:lang w:eastAsia="en-US"/>
    </w:rPr>
  </w:style>
  <w:style w:type="character" w:customStyle="1" w:styleId="EXChar">
    <w:name w:val="EX Char"/>
    <w:link w:val="EX"/>
    <w:qFormat/>
    <w:locked/>
    <w:rsid w:val="00246AB7"/>
    <w:rPr>
      <w:lang w:eastAsia="en-US"/>
    </w:rPr>
  </w:style>
  <w:style w:type="character" w:customStyle="1" w:styleId="B1Char1">
    <w:name w:val="B1 Char1"/>
    <w:link w:val="B1"/>
    <w:qFormat/>
    <w:locked/>
    <w:rsid w:val="00FE4D4A"/>
    <w:rPr>
      <w:lang w:eastAsia="en-US"/>
    </w:rPr>
  </w:style>
  <w:style w:type="character" w:customStyle="1" w:styleId="B1Char">
    <w:name w:val="B1 Char"/>
    <w:qFormat/>
    <w:rsid w:val="00DE2F04"/>
    <w:rPr>
      <w:rFonts w:ascii="Times New Roman" w:hAnsi="Times New Roman"/>
      <w:lang w:val="en-GB"/>
    </w:rPr>
  </w:style>
  <w:style w:type="character" w:customStyle="1" w:styleId="TFChar">
    <w:name w:val="TF Char"/>
    <w:qFormat/>
    <w:locked/>
    <w:rsid w:val="00DE2F04"/>
    <w:rPr>
      <w:rFonts w:ascii="Arial" w:hAnsi="Arial"/>
      <w:b/>
      <w:lang w:val="en-GB"/>
    </w:rPr>
  </w:style>
  <w:style w:type="paragraph" w:customStyle="1" w:styleId="a">
    <w:name w:val="缺省文本"/>
    <w:basedOn w:val="Standard"/>
    <w:rsid w:val="00413CEB"/>
    <w:pPr>
      <w:widowControl w:val="0"/>
      <w:autoSpaceDE w:val="0"/>
      <w:autoSpaceDN w:val="0"/>
      <w:adjustRightInd w:val="0"/>
      <w:spacing w:after="0" w:line="360" w:lineRule="auto"/>
    </w:pPr>
    <w:rPr>
      <w:rFonts w:eastAsia="SimSun"/>
      <w:sz w:val="21"/>
      <w:lang w:val="en-US" w:eastAsia="zh-CN"/>
    </w:rPr>
  </w:style>
  <w:style w:type="character" w:customStyle="1" w:styleId="NOChar">
    <w:name w:val="NO Char"/>
    <w:link w:val="NO"/>
    <w:qFormat/>
    <w:rsid w:val="00040B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41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openid.net/specs/openid-connect-core-1_0.html" TargetMode="External"/><Relationship Id="rId18" Type="http://schemas.openxmlformats.org/officeDocument/2006/relationships/image" Target="media/image5.png"/><Relationship Id="rId26" Type="http://schemas.openxmlformats.org/officeDocument/2006/relationships/package" Target="embeddings/Microsoft_Visio-Zeichnung3.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2.bin"/><Relationship Id="rId42" Type="http://schemas.openxmlformats.org/officeDocument/2006/relationships/oleObject" Target="embeddings/Microsoft_Visio_2003-2010-Zeichnung3.vsd"/><Relationship Id="rId47" Type="http://schemas.openxmlformats.org/officeDocument/2006/relationships/package" Target="embeddings/Microsoft_Visio-Zeichnung8.vsdx"/><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Zeichnung.vsdx"/><Relationship Id="rId25" Type="http://schemas.openxmlformats.org/officeDocument/2006/relationships/image" Target="media/image9.emf"/><Relationship Id="rId33" Type="http://schemas.openxmlformats.org/officeDocument/2006/relationships/image" Target="media/image13.wmf"/><Relationship Id="rId38" Type="http://schemas.openxmlformats.org/officeDocument/2006/relationships/package" Target="embeddings/Microsoft_Visio-Zeichnung5.vsdx"/><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package" Target="embeddings/Microsoft_Visio-Zeichnung2.vsdx"/><Relationship Id="rId32" Type="http://schemas.openxmlformats.org/officeDocument/2006/relationships/oleObject" Target="embeddings/Microsoft_Visio_2003-2010-Zeichnung2.vsd"/><Relationship Id="rId37" Type="http://schemas.openxmlformats.org/officeDocument/2006/relationships/image" Target="media/image15.emf"/><Relationship Id="rId40" Type="http://schemas.openxmlformats.org/officeDocument/2006/relationships/package" Target="embeddings/Microsoft_Visio-Zeichnung6.vsdx"/><Relationship Id="rId45" Type="http://schemas.openxmlformats.org/officeDocument/2006/relationships/oleObject" Target="embeddings/Microsoft_Visio_2003-2010-Zeichnung4.vsd"/><Relationship Id="rId5" Type="http://schemas.openxmlformats.org/officeDocument/2006/relationships/settings" Target="settings.xml"/><Relationship Id="rId15" Type="http://schemas.openxmlformats.org/officeDocument/2006/relationships/oleObject" Target="embeddings/Microsoft_Visio_2003-2010-Zeichnung.vsd"/><Relationship Id="rId23" Type="http://schemas.openxmlformats.org/officeDocument/2006/relationships/image" Target="media/image8.emf"/><Relationship Id="rId28" Type="http://schemas.openxmlformats.org/officeDocument/2006/relationships/package" Target="embeddings/Microsoft_Visio-Zeichnung4.vsdx"/><Relationship Id="rId36" Type="http://schemas.openxmlformats.org/officeDocument/2006/relationships/oleObject" Target="embeddings/oleObject3.bin"/><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package" Target="embeddings/Microsoft_Visio-Zeichnung7.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package" Target="embeddings/Microsoft_Visio-Zeichnung1.vsdx"/><Relationship Id="rId27" Type="http://schemas.openxmlformats.org/officeDocument/2006/relationships/image" Target="media/image10.emf"/><Relationship Id="rId30" Type="http://schemas.openxmlformats.org/officeDocument/2006/relationships/oleObject" Target="embeddings/Microsoft_Visio_2003-2010-Zeichnung1.vsd"/><Relationship Id="rId35" Type="http://schemas.openxmlformats.org/officeDocument/2006/relationships/image" Target="media/image14.wmf"/><Relationship Id="rId43" Type="http://schemas.openxmlformats.org/officeDocument/2006/relationships/image" Target="media/image18.emf"/><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B3FE-3EAD-46A3-8283-125482B44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11544</Words>
  <Characters>72730</Characters>
  <Application>Microsoft Office Word</Application>
  <DocSecurity>0</DocSecurity>
  <Lines>606</Lines>
  <Paragraphs>168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84106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2023-01-25T21:10:00Z</dcterms:created>
  <dcterms:modified xsi:type="dcterms:W3CDTF">2023-01-25T21:12:00Z</dcterms:modified>
</cp:coreProperties>
</file>